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0201" w:rsidRPr="00B9182C" w:rsidRDefault="00C50201" w:rsidP="00C50201">
      <w:pPr>
        <w:rPr>
          <w:rFonts w:ascii="Arial" w:hAnsi="Arial" w:cs="Arial"/>
          <w:strike/>
          <w:sz w:val="18"/>
          <w:szCs w:val="18"/>
        </w:rPr>
      </w:pPr>
    </w:p>
    <w:p w:rsidR="00433542" w:rsidRDefault="004E078D" w:rsidP="00433542">
      <w:pPr>
        <w:rPr>
          <w:rFonts w:ascii="Arial" w:hAnsi="Arial" w:cs="Arial"/>
          <w:sz w:val="22"/>
          <w:szCs w:val="22"/>
        </w:rPr>
      </w:pPr>
      <w:r>
        <w:rPr>
          <w:rFonts w:ascii="Arial" w:hAnsi="Arial" w:cs="Arial"/>
          <w:sz w:val="18"/>
          <w:szCs w:val="18"/>
        </w:rPr>
        <w:t>GRT</w:t>
      </w:r>
      <w:r w:rsidR="00433542" w:rsidRPr="006748A8">
        <w:rPr>
          <w:rFonts w:ascii="Arial" w:hAnsi="Arial" w:cs="Arial"/>
          <w:sz w:val="18"/>
          <w:szCs w:val="18"/>
        </w:rPr>
        <w:t>/BGE</w:t>
      </w:r>
      <w:r w:rsidR="00433542" w:rsidRPr="006748A8">
        <w:rPr>
          <w:rFonts w:ascii="Arial" w:hAnsi="Arial" w:cs="Arial"/>
          <w:sz w:val="22"/>
          <w:szCs w:val="22"/>
        </w:rPr>
        <w:t xml:space="preserve">          </w:t>
      </w:r>
    </w:p>
    <w:p w:rsidR="00433542" w:rsidRPr="00436134" w:rsidRDefault="00433542" w:rsidP="00433542">
      <w:pPr>
        <w:rPr>
          <w:rFonts w:ascii="Arial" w:hAnsi="Arial" w:cs="Arial"/>
          <w:sz w:val="22"/>
          <w:szCs w:val="22"/>
        </w:rPr>
      </w:pPr>
    </w:p>
    <w:p w:rsidR="00433542" w:rsidRPr="00436134" w:rsidRDefault="004E078D" w:rsidP="007C0A40">
      <w:pPr>
        <w:rPr>
          <w:rFonts w:ascii="Arial" w:hAnsi="Arial" w:cs="Arial"/>
          <w:sz w:val="22"/>
          <w:szCs w:val="22"/>
        </w:rPr>
      </w:pPr>
      <w:r>
        <w:rPr>
          <w:rFonts w:ascii="Arial" w:hAnsi="Arial" w:cs="Arial"/>
          <w:sz w:val="22"/>
          <w:szCs w:val="22"/>
        </w:rPr>
        <w:t>10 Decem</w:t>
      </w:r>
      <w:r w:rsidR="00921251" w:rsidRPr="00436134">
        <w:rPr>
          <w:rFonts w:ascii="Arial" w:hAnsi="Arial" w:cs="Arial"/>
          <w:sz w:val="22"/>
          <w:szCs w:val="22"/>
        </w:rPr>
        <w:t>ber</w:t>
      </w:r>
      <w:r w:rsidR="00C90CC6" w:rsidRPr="00436134">
        <w:rPr>
          <w:rFonts w:ascii="Arial" w:hAnsi="Arial" w:cs="Arial"/>
          <w:sz w:val="22"/>
          <w:szCs w:val="22"/>
        </w:rPr>
        <w:t xml:space="preserve"> 2012</w:t>
      </w:r>
    </w:p>
    <w:p w:rsidR="00433542" w:rsidRPr="00436134" w:rsidRDefault="00433542" w:rsidP="007C0A40">
      <w:pPr>
        <w:rPr>
          <w:rFonts w:ascii="Arial" w:hAnsi="Arial" w:cs="Arial"/>
          <w:sz w:val="22"/>
          <w:szCs w:val="22"/>
        </w:rPr>
      </w:pPr>
    </w:p>
    <w:p w:rsidR="00433542" w:rsidRDefault="00433542" w:rsidP="007C0A40">
      <w:pPr>
        <w:rPr>
          <w:rFonts w:ascii="Arial" w:hAnsi="Arial" w:cs="Arial"/>
          <w:sz w:val="22"/>
          <w:szCs w:val="22"/>
        </w:rPr>
      </w:pPr>
    </w:p>
    <w:p w:rsidR="00402716" w:rsidRPr="00436134" w:rsidRDefault="00402716" w:rsidP="007C0A40">
      <w:pPr>
        <w:rPr>
          <w:rFonts w:ascii="Arial" w:hAnsi="Arial" w:cs="Arial"/>
          <w:sz w:val="22"/>
          <w:szCs w:val="22"/>
        </w:rPr>
      </w:pPr>
    </w:p>
    <w:p w:rsidR="00433542" w:rsidRPr="00436134" w:rsidRDefault="00433542" w:rsidP="007C0A40">
      <w:pPr>
        <w:rPr>
          <w:rFonts w:ascii="Arial" w:hAnsi="Arial" w:cs="Arial"/>
          <w:sz w:val="22"/>
          <w:szCs w:val="22"/>
        </w:rPr>
      </w:pPr>
      <w:r w:rsidRPr="00436134">
        <w:rPr>
          <w:rFonts w:ascii="Arial" w:hAnsi="Arial" w:cs="Arial"/>
          <w:sz w:val="22"/>
          <w:szCs w:val="22"/>
        </w:rPr>
        <w:t xml:space="preserve">Dear </w:t>
      </w:r>
      <w:r w:rsidRPr="00436134">
        <w:rPr>
          <w:rFonts w:ascii="Arial" w:hAnsi="Arial" w:cs="Arial"/>
          <w:noProof/>
          <w:sz w:val="22"/>
          <w:szCs w:val="22"/>
        </w:rPr>
        <w:t>Parent/</w:t>
      </w:r>
      <w:r w:rsidR="00B9182C" w:rsidRPr="00436134">
        <w:rPr>
          <w:rFonts w:ascii="Arial" w:hAnsi="Arial" w:cs="Arial"/>
          <w:noProof/>
          <w:sz w:val="22"/>
          <w:szCs w:val="22"/>
        </w:rPr>
        <w:t>Carer</w:t>
      </w:r>
    </w:p>
    <w:p w:rsidR="00433542" w:rsidRPr="00436134" w:rsidRDefault="00433542" w:rsidP="007C0A40">
      <w:pPr>
        <w:rPr>
          <w:rFonts w:ascii="Arial" w:hAnsi="Arial" w:cs="Arial"/>
          <w:sz w:val="22"/>
          <w:szCs w:val="22"/>
        </w:rPr>
      </w:pPr>
    </w:p>
    <w:p w:rsidR="007C0A40" w:rsidRPr="00E740B3" w:rsidRDefault="007C0A40" w:rsidP="007C0A40">
      <w:pPr>
        <w:outlineLvl w:val="0"/>
        <w:rPr>
          <w:rFonts w:ascii="Arial" w:hAnsi="Arial" w:cs="Arial"/>
          <w:b/>
          <w:sz w:val="22"/>
          <w:szCs w:val="22"/>
        </w:rPr>
      </w:pPr>
      <w:r w:rsidRPr="00E740B3">
        <w:rPr>
          <w:rFonts w:ascii="Arial" w:hAnsi="Arial" w:cs="Arial"/>
          <w:b/>
          <w:sz w:val="22"/>
          <w:szCs w:val="22"/>
        </w:rPr>
        <w:t xml:space="preserve">HISTORY VISIT TO BERLIN – </w:t>
      </w:r>
      <w:r>
        <w:rPr>
          <w:rFonts w:ascii="Arial" w:hAnsi="Arial" w:cs="Arial"/>
          <w:b/>
          <w:sz w:val="22"/>
          <w:szCs w:val="22"/>
        </w:rPr>
        <w:t>JUNE</w:t>
      </w:r>
      <w:r w:rsidRPr="00E740B3">
        <w:rPr>
          <w:rFonts w:ascii="Arial" w:hAnsi="Arial" w:cs="Arial"/>
          <w:b/>
          <w:sz w:val="22"/>
          <w:szCs w:val="22"/>
        </w:rPr>
        <w:t xml:space="preserve"> 201</w:t>
      </w:r>
      <w:r>
        <w:rPr>
          <w:rFonts w:ascii="Arial" w:hAnsi="Arial" w:cs="Arial"/>
          <w:b/>
          <w:sz w:val="22"/>
          <w:szCs w:val="22"/>
        </w:rPr>
        <w:t>3</w:t>
      </w:r>
    </w:p>
    <w:p w:rsidR="007C0A40" w:rsidRPr="00E740B3" w:rsidRDefault="007C0A40" w:rsidP="007C0A40">
      <w:pPr>
        <w:rPr>
          <w:rFonts w:ascii="Arial" w:hAnsi="Arial" w:cs="Arial"/>
          <w:sz w:val="22"/>
          <w:szCs w:val="22"/>
        </w:rPr>
      </w:pPr>
    </w:p>
    <w:p w:rsidR="007C0A40" w:rsidRDefault="007C0A40" w:rsidP="007C0A40">
      <w:pPr>
        <w:rPr>
          <w:rFonts w:ascii="Arial" w:hAnsi="Arial" w:cs="Arial"/>
          <w:sz w:val="22"/>
          <w:szCs w:val="22"/>
        </w:rPr>
      </w:pPr>
      <w:r>
        <w:rPr>
          <w:rFonts w:ascii="Arial" w:hAnsi="Arial" w:cs="Arial"/>
          <w:sz w:val="22"/>
          <w:szCs w:val="22"/>
        </w:rPr>
        <w:t xml:space="preserve">I am writing to inform you of a trip the History department would like to run for the Year 10 students who are studying GCSE History.  The cost of the trip is </w:t>
      </w:r>
      <w:r w:rsidR="00FC61B8">
        <w:rPr>
          <w:rFonts w:ascii="Arial" w:hAnsi="Arial" w:cs="Arial"/>
          <w:sz w:val="22"/>
          <w:szCs w:val="22"/>
        </w:rPr>
        <w:t xml:space="preserve">approximately </w:t>
      </w:r>
      <w:r w:rsidRPr="00E171E0">
        <w:rPr>
          <w:rFonts w:ascii="Arial" w:hAnsi="Arial" w:cs="Arial"/>
          <w:sz w:val="22"/>
          <w:szCs w:val="22"/>
        </w:rPr>
        <w:t>£</w:t>
      </w:r>
      <w:r>
        <w:rPr>
          <w:rFonts w:ascii="Arial" w:hAnsi="Arial" w:cs="Arial"/>
          <w:sz w:val="22"/>
          <w:szCs w:val="22"/>
        </w:rPr>
        <w:t>345 per student which</w:t>
      </w:r>
      <w:r w:rsidRPr="00E740B3">
        <w:rPr>
          <w:rFonts w:ascii="Arial" w:hAnsi="Arial" w:cs="Arial"/>
          <w:sz w:val="22"/>
          <w:szCs w:val="22"/>
        </w:rPr>
        <w:t xml:space="preserve"> </w:t>
      </w:r>
      <w:r>
        <w:rPr>
          <w:rFonts w:ascii="Arial" w:hAnsi="Arial" w:cs="Arial"/>
          <w:sz w:val="22"/>
          <w:szCs w:val="22"/>
        </w:rPr>
        <w:t>inc</w:t>
      </w:r>
      <w:r w:rsidRPr="00E740B3">
        <w:rPr>
          <w:rFonts w:ascii="Arial" w:hAnsi="Arial" w:cs="Arial"/>
          <w:sz w:val="22"/>
          <w:szCs w:val="22"/>
        </w:rPr>
        <w:t xml:space="preserve">ludes full board accommodation, all entrance fees, travel and full insurance.  </w:t>
      </w:r>
      <w:r>
        <w:rPr>
          <w:rFonts w:ascii="Arial" w:hAnsi="Arial" w:cs="Arial"/>
          <w:sz w:val="22"/>
          <w:szCs w:val="22"/>
        </w:rPr>
        <w:t xml:space="preserve">The only additional costs will be for food on the journey (which can be packed in advance) and some spending money should your child want any souvenirs. </w:t>
      </w:r>
      <w:r w:rsidR="00FC61B8">
        <w:rPr>
          <w:rFonts w:ascii="Arial" w:hAnsi="Arial" w:cs="Arial"/>
          <w:sz w:val="22"/>
          <w:szCs w:val="22"/>
        </w:rPr>
        <w:t xml:space="preserve"> I will confirm the cost of the trip when we know how many students are going and how this will affect our travel costs.</w:t>
      </w:r>
    </w:p>
    <w:p w:rsidR="007C0A40" w:rsidRPr="00E740B3" w:rsidRDefault="007C0A40" w:rsidP="007C0A40">
      <w:pPr>
        <w:rPr>
          <w:rFonts w:ascii="Arial" w:hAnsi="Arial" w:cs="Arial"/>
          <w:sz w:val="22"/>
          <w:szCs w:val="22"/>
        </w:rPr>
      </w:pPr>
    </w:p>
    <w:p w:rsidR="007C0A40" w:rsidRDefault="007C0A40" w:rsidP="007C0A40">
      <w:pPr>
        <w:rPr>
          <w:rFonts w:ascii="Arial" w:hAnsi="Arial" w:cs="Arial"/>
          <w:sz w:val="22"/>
          <w:szCs w:val="22"/>
        </w:rPr>
      </w:pPr>
      <w:r>
        <w:rPr>
          <w:rFonts w:ascii="Arial" w:hAnsi="Arial" w:cs="Arial"/>
          <w:sz w:val="22"/>
          <w:szCs w:val="22"/>
        </w:rPr>
        <w:t xml:space="preserve">In the Spring Term </w:t>
      </w:r>
      <w:r w:rsidRPr="00E740B3">
        <w:rPr>
          <w:rFonts w:ascii="Arial" w:hAnsi="Arial" w:cs="Arial"/>
          <w:sz w:val="22"/>
          <w:szCs w:val="22"/>
        </w:rPr>
        <w:t xml:space="preserve">your child will be </w:t>
      </w:r>
      <w:r>
        <w:rPr>
          <w:rFonts w:ascii="Arial" w:hAnsi="Arial" w:cs="Arial"/>
          <w:sz w:val="22"/>
          <w:szCs w:val="22"/>
        </w:rPr>
        <w:t xml:space="preserve">starting to study the Cold War which followed the Second World War and the main causes of it relating to the competing political ideologies of Communism and Capitalism.  Once they have completed learning about the topic they will be writing their </w:t>
      </w:r>
      <w:r w:rsidRPr="00E740B3">
        <w:rPr>
          <w:rFonts w:ascii="Arial" w:hAnsi="Arial" w:cs="Arial"/>
          <w:sz w:val="22"/>
          <w:szCs w:val="22"/>
        </w:rPr>
        <w:t xml:space="preserve">Controlled Assessment (essentially this is a lengthy piece of coursework that is completed under exam conditions).  </w:t>
      </w:r>
      <w:r>
        <w:rPr>
          <w:rFonts w:ascii="Arial" w:hAnsi="Arial" w:cs="Arial"/>
          <w:sz w:val="22"/>
          <w:szCs w:val="22"/>
        </w:rPr>
        <w:t xml:space="preserve">The focus for this topic revolves around the </w:t>
      </w:r>
      <w:r w:rsidRPr="00E740B3">
        <w:rPr>
          <w:rFonts w:ascii="Arial" w:hAnsi="Arial" w:cs="Arial"/>
          <w:sz w:val="22"/>
          <w:szCs w:val="22"/>
        </w:rPr>
        <w:t xml:space="preserve">Cold War relationships that developed between the USA and the Soviet Union.  </w:t>
      </w:r>
      <w:r>
        <w:rPr>
          <w:rFonts w:ascii="Arial" w:hAnsi="Arial" w:cs="Arial"/>
          <w:sz w:val="22"/>
          <w:szCs w:val="22"/>
        </w:rPr>
        <w:t>It will be written up during the summer term as we have no exam in year 10 and it will give our students a chance to complete the first</w:t>
      </w:r>
      <w:r w:rsidRPr="00E740B3">
        <w:rPr>
          <w:rFonts w:ascii="Arial" w:hAnsi="Arial" w:cs="Arial"/>
          <w:sz w:val="22"/>
          <w:szCs w:val="22"/>
        </w:rPr>
        <w:t xml:space="preserve"> 25% of the GCSE </w:t>
      </w:r>
      <w:r>
        <w:rPr>
          <w:rFonts w:ascii="Arial" w:hAnsi="Arial" w:cs="Arial"/>
          <w:sz w:val="22"/>
          <w:szCs w:val="22"/>
        </w:rPr>
        <w:t>before the end of the academic year.</w:t>
      </w:r>
    </w:p>
    <w:p w:rsidR="007C0A40"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Pr>
          <w:rFonts w:ascii="Arial" w:hAnsi="Arial" w:cs="Arial"/>
          <w:sz w:val="22"/>
          <w:szCs w:val="22"/>
        </w:rPr>
        <w:t xml:space="preserve">As a chance to put the true education back into our students learning we would like to offer them the opportunity to visit </w:t>
      </w:r>
      <w:r w:rsidRPr="00E740B3">
        <w:rPr>
          <w:rFonts w:ascii="Arial" w:hAnsi="Arial" w:cs="Arial"/>
          <w:sz w:val="22"/>
          <w:szCs w:val="22"/>
        </w:rPr>
        <w:t xml:space="preserve">Berlin </w:t>
      </w:r>
      <w:r>
        <w:rPr>
          <w:rFonts w:ascii="Arial" w:hAnsi="Arial" w:cs="Arial"/>
          <w:sz w:val="22"/>
          <w:szCs w:val="22"/>
        </w:rPr>
        <w:t xml:space="preserve">which was divided during the Cold War between the two ideologies, which makes it the perfect place to visit and see how the war played on peoples everyday lives, from the experiences of living in a Communist regime, whether their social lives, personal freedom were different and to experience the attempts that people made to escape from the East to West.  We also have lined up a number of tried and tested locations which will significantly deepen your child’s understanding of how we live today.  </w:t>
      </w:r>
      <w:r w:rsidRPr="00E740B3">
        <w:rPr>
          <w:rFonts w:ascii="Arial" w:hAnsi="Arial" w:cs="Arial"/>
          <w:sz w:val="22"/>
          <w:szCs w:val="22"/>
        </w:rPr>
        <w:t xml:space="preserve">I do however need to make it very clear that this visit is </w:t>
      </w:r>
      <w:r w:rsidRPr="00E740B3">
        <w:rPr>
          <w:rFonts w:ascii="Arial" w:hAnsi="Arial" w:cs="Arial"/>
          <w:b/>
          <w:i/>
          <w:sz w:val="22"/>
          <w:szCs w:val="22"/>
        </w:rPr>
        <w:t>not essential</w:t>
      </w:r>
      <w:r w:rsidRPr="00E740B3">
        <w:rPr>
          <w:rFonts w:ascii="Arial" w:hAnsi="Arial" w:cs="Arial"/>
          <w:sz w:val="22"/>
          <w:szCs w:val="22"/>
        </w:rPr>
        <w:t xml:space="preserve"> in enabling your child to succeed in their </w:t>
      </w:r>
      <w:r>
        <w:rPr>
          <w:rFonts w:ascii="Arial" w:hAnsi="Arial" w:cs="Arial"/>
          <w:sz w:val="22"/>
          <w:szCs w:val="22"/>
        </w:rPr>
        <w:t>GCSE History, we will have completed our studies on the Cold War by this point and so it is more of a reward to understanding the topic so that they can see it in action</w:t>
      </w:r>
      <w:r w:rsidRPr="00E740B3">
        <w:rPr>
          <w:rFonts w:ascii="Arial" w:hAnsi="Arial" w:cs="Arial"/>
          <w:sz w:val="22"/>
          <w:szCs w:val="22"/>
        </w:rPr>
        <w:t xml:space="preserve">.  </w:t>
      </w:r>
      <w:r>
        <w:rPr>
          <w:rFonts w:ascii="Arial" w:hAnsi="Arial" w:cs="Arial"/>
          <w:sz w:val="22"/>
          <w:szCs w:val="22"/>
        </w:rPr>
        <w:t xml:space="preserve">We believe that the </w:t>
      </w:r>
      <w:r w:rsidRPr="00E740B3">
        <w:rPr>
          <w:rFonts w:ascii="Arial" w:hAnsi="Arial" w:cs="Arial"/>
          <w:sz w:val="22"/>
          <w:szCs w:val="22"/>
        </w:rPr>
        <w:t>experience of seeing sights first hand, walking amongst the physical surroundings and the general enrichment that going to Berlin would achieve, is not possible to recreate in the classroom.</w:t>
      </w:r>
      <w:r>
        <w:rPr>
          <w:rFonts w:ascii="Arial" w:hAnsi="Arial" w:cs="Arial"/>
          <w:sz w:val="22"/>
          <w:szCs w:val="22"/>
        </w:rPr>
        <w:t xml:space="preserve"> </w:t>
      </w:r>
      <w:r w:rsidR="00E364E1">
        <w:rPr>
          <w:rFonts w:ascii="Arial" w:hAnsi="Arial" w:cs="Arial"/>
          <w:sz w:val="22"/>
          <w:szCs w:val="22"/>
        </w:rPr>
        <w:t xml:space="preserve"> </w:t>
      </w:r>
      <w:r>
        <w:rPr>
          <w:rFonts w:ascii="Arial" w:hAnsi="Arial" w:cs="Arial"/>
          <w:sz w:val="22"/>
          <w:szCs w:val="22"/>
        </w:rPr>
        <w:t>We have been told by our students who have accompanied us to Berlin in recent years that this was the best school visit they have ever undertaken.</w:t>
      </w:r>
    </w:p>
    <w:p w:rsidR="007C0A40" w:rsidRPr="00E740B3" w:rsidRDefault="007C0A40" w:rsidP="007C0A40">
      <w:pPr>
        <w:rPr>
          <w:rFonts w:ascii="Arial" w:hAnsi="Arial" w:cs="Arial"/>
          <w:sz w:val="22"/>
          <w:szCs w:val="22"/>
        </w:rPr>
      </w:pPr>
    </w:p>
    <w:p w:rsidR="007C0A40" w:rsidRDefault="007C0A40" w:rsidP="007C0A40">
      <w:pPr>
        <w:rPr>
          <w:rFonts w:ascii="Arial" w:hAnsi="Arial" w:cs="Arial"/>
          <w:sz w:val="22"/>
          <w:szCs w:val="22"/>
        </w:rPr>
      </w:pPr>
      <w:r w:rsidRPr="00E740B3">
        <w:rPr>
          <w:rFonts w:ascii="Arial" w:hAnsi="Arial" w:cs="Arial"/>
          <w:sz w:val="22"/>
          <w:szCs w:val="22"/>
        </w:rPr>
        <w:t xml:space="preserve">We intend to travel by </w:t>
      </w:r>
      <w:r>
        <w:rPr>
          <w:rFonts w:ascii="Arial" w:hAnsi="Arial" w:cs="Arial"/>
          <w:sz w:val="22"/>
          <w:szCs w:val="22"/>
        </w:rPr>
        <w:t>coach</w:t>
      </w:r>
      <w:r w:rsidRPr="00E740B3">
        <w:rPr>
          <w:rFonts w:ascii="Arial" w:hAnsi="Arial" w:cs="Arial"/>
          <w:sz w:val="22"/>
          <w:szCs w:val="22"/>
        </w:rPr>
        <w:t xml:space="preserve"> from </w:t>
      </w:r>
      <w:r w:rsidR="00E364E1">
        <w:rPr>
          <w:rFonts w:ascii="Arial" w:hAnsi="Arial" w:cs="Arial"/>
          <w:sz w:val="22"/>
          <w:szCs w:val="22"/>
        </w:rPr>
        <w:t>T</w:t>
      </w:r>
      <w:r>
        <w:rPr>
          <w:rFonts w:ascii="Arial" w:hAnsi="Arial" w:cs="Arial"/>
          <w:sz w:val="22"/>
          <w:szCs w:val="22"/>
        </w:rPr>
        <w:t>he Highfield School</w:t>
      </w:r>
      <w:r w:rsidRPr="00E740B3">
        <w:rPr>
          <w:rFonts w:ascii="Arial" w:hAnsi="Arial" w:cs="Arial"/>
          <w:sz w:val="22"/>
          <w:szCs w:val="22"/>
        </w:rPr>
        <w:t xml:space="preserve"> to Berlin on </w:t>
      </w:r>
      <w:r>
        <w:rPr>
          <w:rFonts w:ascii="Arial" w:hAnsi="Arial" w:cs="Arial"/>
          <w:sz w:val="22"/>
          <w:szCs w:val="22"/>
        </w:rPr>
        <w:t>the afternoon of Tuesday 9</w:t>
      </w:r>
      <w:r w:rsidR="00E364E1">
        <w:rPr>
          <w:rFonts w:ascii="Arial" w:hAnsi="Arial" w:cs="Arial"/>
          <w:sz w:val="22"/>
          <w:szCs w:val="22"/>
        </w:rPr>
        <w:t> </w:t>
      </w:r>
      <w:r>
        <w:rPr>
          <w:rFonts w:ascii="Arial" w:hAnsi="Arial" w:cs="Arial"/>
          <w:sz w:val="22"/>
          <w:szCs w:val="22"/>
        </w:rPr>
        <w:t>July</w:t>
      </w:r>
      <w:r w:rsidRPr="00E740B3">
        <w:rPr>
          <w:rFonts w:ascii="Arial" w:hAnsi="Arial" w:cs="Arial"/>
          <w:sz w:val="22"/>
          <w:szCs w:val="22"/>
        </w:rPr>
        <w:t xml:space="preserve"> and return mid-afternoon on </w:t>
      </w:r>
      <w:r w:rsidRPr="00E171E0">
        <w:rPr>
          <w:rFonts w:ascii="Arial" w:hAnsi="Arial" w:cs="Arial"/>
          <w:sz w:val="22"/>
          <w:szCs w:val="22"/>
        </w:rPr>
        <w:t xml:space="preserve">Saturday </w:t>
      </w:r>
      <w:r>
        <w:rPr>
          <w:rFonts w:ascii="Arial" w:hAnsi="Arial" w:cs="Arial"/>
          <w:sz w:val="22"/>
          <w:szCs w:val="22"/>
        </w:rPr>
        <w:t>13 July</w:t>
      </w:r>
      <w:r w:rsidRPr="00E740B3">
        <w:rPr>
          <w:rFonts w:ascii="Arial" w:hAnsi="Arial" w:cs="Arial"/>
          <w:sz w:val="22"/>
          <w:szCs w:val="22"/>
        </w:rPr>
        <w:t xml:space="preserve">.  This would give us two and a </w:t>
      </w:r>
      <w:r>
        <w:rPr>
          <w:rFonts w:ascii="Arial" w:hAnsi="Arial" w:cs="Arial"/>
          <w:sz w:val="22"/>
          <w:szCs w:val="22"/>
        </w:rPr>
        <w:t>half</w:t>
      </w:r>
      <w:r w:rsidRPr="00E740B3">
        <w:rPr>
          <w:rFonts w:ascii="Arial" w:hAnsi="Arial" w:cs="Arial"/>
          <w:sz w:val="22"/>
          <w:szCs w:val="22"/>
        </w:rPr>
        <w:t xml:space="preserve"> days in the city to explore the sights, museums, the wall, underground bunkers, etc.  An in-depth itinerary will be provided to you once we have received deposits.  We will be spending the evenings visiting further sights such as the Reichstag and the East Berlin TV Tower.</w:t>
      </w:r>
    </w:p>
    <w:p w:rsidR="007C0A40" w:rsidRDefault="007C0A40" w:rsidP="007C0A40">
      <w:pPr>
        <w:rPr>
          <w:rFonts w:ascii="Arial" w:hAnsi="Arial" w:cs="Arial"/>
          <w:sz w:val="22"/>
          <w:szCs w:val="22"/>
        </w:rPr>
      </w:pPr>
      <w:r w:rsidRPr="00E740B3">
        <w:rPr>
          <w:rFonts w:ascii="Arial" w:hAnsi="Arial" w:cs="Arial"/>
          <w:sz w:val="22"/>
          <w:szCs w:val="22"/>
        </w:rPr>
        <w:t xml:space="preserve">                                                                                                                                   Continued …</w:t>
      </w:r>
    </w:p>
    <w:p w:rsidR="007C0A40" w:rsidRPr="00E740B3" w:rsidRDefault="007C0A40" w:rsidP="007C0A40">
      <w:pPr>
        <w:rPr>
          <w:rFonts w:ascii="Arial" w:hAnsi="Arial" w:cs="Arial"/>
          <w:sz w:val="22"/>
          <w:szCs w:val="22"/>
        </w:rPr>
      </w:pPr>
      <w:r>
        <w:rPr>
          <w:rFonts w:ascii="Arial" w:hAnsi="Arial" w:cs="Arial"/>
          <w:sz w:val="22"/>
          <w:szCs w:val="22"/>
        </w:rPr>
        <w:br w:type="page"/>
      </w:r>
      <w:r w:rsidRPr="00E740B3">
        <w:rPr>
          <w:rFonts w:ascii="Arial" w:hAnsi="Arial" w:cs="Arial"/>
          <w:sz w:val="22"/>
          <w:szCs w:val="22"/>
        </w:rPr>
        <w:lastRenderedPageBreak/>
        <w:t>(2)</w:t>
      </w:r>
    </w:p>
    <w:p w:rsidR="007C0A40" w:rsidRDefault="007C0A40" w:rsidP="007C0A40">
      <w:pPr>
        <w:rPr>
          <w:rFonts w:ascii="Arial" w:hAnsi="Arial" w:cs="Arial"/>
          <w:sz w:val="22"/>
          <w:szCs w:val="22"/>
        </w:rPr>
      </w:pPr>
    </w:p>
    <w:p w:rsidR="007C0A40" w:rsidRPr="00E740B3" w:rsidRDefault="007C0A40" w:rsidP="007C0A40">
      <w:pPr>
        <w:pStyle w:val="NormalWeb"/>
        <w:rPr>
          <w:color w:val="000000"/>
          <w:sz w:val="22"/>
          <w:szCs w:val="22"/>
        </w:rPr>
      </w:pPr>
    </w:p>
    <w:p w:rsidR="007C0A40" w:rsidRDefault="007C0A40" w:rsidP="007C0A40">
      <w:pPr>
        <w:rPr>
          <w:rFonts w:ascii="Arial" w:hAnsi="Arial" w:cs="Arial"/>
          <w:sz w:val="22"/>
          <w:szCs w:val="22"/>
        </w:rPr>
      </w:pPr>
      <w:r w:rsidRPr="00E740B3">
        <w:rPr>
          <w:rFonts w:ascii="Arial" w:hAnsi="Arial" w:cs="Arial"/>
          <w:sz w:val="22"/>
          <w:szCs w:val="22"/>
        </w:rPr>
        <w:t>If you would like your son/daughter to take part please complete the reply slip below and return to The Highfield School along with a non-refundable deposit of £</w:t>
      </w:r>
      <w:r>
        <w:rPr>
          <w:rFonts w:ascii="Arial" w:hAnsi="Arial" w:cs="Arial"/>
          <w:sz w:val="22"/>
          <w:szCs w:val="22"/>
        </w:rPr>
        <w:t>65</w:t>
      </w:r>
      <w:r w:rsidRPr="00E740B3">
        <w:rPr>
          <w:rFonts w:ascii="Arial" w:hAnsi="Arial" w:cs="Arial"/>
          <w:sz w:val="22"/>
          <w:szCs w:val="22"/>
        </w:rPr>
        <w:t>.00.</w:t>
      </w:r>
      <w:r w:rsidRPr="00CD4241">
        <w:rPr>
          <w:rFonts w:ascii="Arial" w:hAnsi="Arial" w:cs="Arial"/>
          <w:sz w:val="22"/>
          <w:szCs w:val="22"/>
        </w:rPr>
        <w:t xml:space="preserve"> </w:t>
      </w:r>
      <w:r w:rsidR="0072527B">
        <w:rPr>
          <w:rFonts w:ascii="Arial" w:hAnsi="Arial" w:cs="Arial"/>
          <w:sz w:val="22"/>
          <w:szCs w:val="22"/>
        </w:rPr>
        <w:t xml:space="preserve"> </w:t>
      </w:r>
      <w:r w:rsidRPr="00E740B3">
        <w:rPr>
          <w:rFonts w:ascii="Arial" w:hAnsi="Arial" w:cs="Arial"/>
          <w:sz w:val="22"/>
          <w:szCs w:val="22"/>
        </w:rPr>
        <w:t>Places will be secured on a first come first served basis on receipt of payment d</w:t>
      </w:r>
      <w:r>
        <w:rPr>
          <w:rFonts w:ascii="Arial" w:hAnsi="Arial" w:cs="Arial"/>
          <w:sz w:val="22"/>
          <w:szCs w:val="22"/>
        </w:rPr>
        <w:t>ue by Tuesday 8 January</w:t>
      </w:r>
      <w:r w:rsidRPr="00E740B3">
        <w:rPr>
          <w:rFonts w:ascii="Arial" w:hAnsi="Arial" w:cs="Arial"/>
          <w:sz w:val="22"/>
          <w:szCs w:val="22"/>
        </w:rPr>
        <w:t>.</w:t>
      </w:r>
      <w:r w:rsidR="00B51239">
        <w:rPr>
          <w:rFonts w:ascii="Arial" w:hAnsi="Arial" w:cs="Arial"/>
          <w:sz w:val="22"/>
          <w:szCs w:val="22"/>
        </w:rPr>
        <w:t xml:space="preserve">  In order for us to book the accommodation and transport, we need to have payment of your deposit no later than 8 January.  Anyone not paying by this date will not be allocated a place.  If you pull out of the visit at a later date you may be subject to a limited refund.</w:t>
      </w:r>
    </w:p>
    <w:p w:rsidR="007C0A40" w:rsidRPr="00E740B3" w:rsidRDefault="007C0A40" w:rsidP="007C0A40">
      <w:pPr>
        <w:rPr>
          <w:rFonts w:ascii="Arial" w:hAnsi="Arial" w:cs="Arial"/>
          <w:sz w:val="22"/>
          <w:szCs w:val="22"/>
        </w:rPr>
      </w:pPr>
    </w:p>
    <w:p w:rsidR="007C0A40" w:rsidRPr="00CD4241" w:rsidRDefault="007C0A40" w:rsidP="007C0A40">
      <w:pPr>
        <w:rPr>
          <w:rFonts w:ascii="Arial" w:hAnsi="Arial" w:cs="Arial"/>
          <w:sz w:val="22"/>
          <w:szCs w:val="22"/>
        </w:rPr>
      </w:pPr>
      <w:r w:rsidRPr="00E740B3">
        <w:rPr>
          <w:rFonts w:ascii="Arial" w:hAnsi="Arial" w:cs="Arial"/>
          <w:sz w:val="22"/>
          <w:szCs w:val="22"/>
        </w:rPr>
        <w:t>A second deposit of £</w:t>
      </w:r>
      <w:r w:rsidRPr="00DB54DC">
        <w:rPr>
          <w:rFonts w:ascii="Arial" w:hAnsi="Arial" w:cs="Arial"/>
          <w:sz w:val="22"/>
          <w:szCs w:val="22"/>
        </w:rPr>
        <w:t>70.00 will be due by Friday 1</w:t>
      </w:r>
      <w:r w:rsidRPr="00DB54DC">
        <w:rPr>
          <w:rFonts w:ascii="Arial" w:hAnsi="Arial" w:cs="Arial"/>
          <w:sz w:val="22"/>
          <w:szCs w:val="22"/>
          <w:vertAlign w:val="superscript"/>
        </w:rPr>
        <w:t>st</w:t>
      </w:r>
      <w:r w:rsidRPr="00DB54DC">
        <w:rPr>
          <w:rFonts w:ascii="Arial" w:hAnsi="Arial" w:cs="Arial"/>
          <w:sz w:val="22"/>
          <w:szCs w:val="22"/>
        </w:rPr>
        <w:t xml:space="preserve"> March, a third payment of £70.00 will be due by 16</w:t>
      </w:r>
      <w:r w:rsidRPr="00DB54DC">
        <w:rPr>
          <w:rFonts w:ascii="Arial" w:hAnsi="Arial" w:cs="Arial"/>
          <w:sz w:val="22"/>
          <w:szCs w:val="22"/>
          <w:vertAlign w:val="superscript"/>
        </w:rPr>
        <w:t>th</w:t>
      </w:r>
      <w:r w:rsidRPr="00DB54DC">
        <w:rPr>
          <w:rFonts w:ascii="Arial" w:hAnsi="Arial" w:cs="Arial"/>
          <w:sz w:val="22"/>
          <w:szCs w:val="22"/>
        </w:rPr>
        <w:t xml:space="preserve"> April, a fourth of £70.00 by 1</w:t>
      </w:r>
      <w:r w:rsidRPr="00DB54DC">
        <w:rPr>
          <w:rFonts w:ascii="Arial" w:hAnsi="Arial" w:cs="Arial"/>
          <w:sz w:val="22"/>
          <w:szCs w:val="22"/>
          <w:vertAlign w:val="superscript"/>
        </w:rPr>
        <w:t>st</w:t>
      </w:r>
      <w:r w:rsidRPr="00DB54DC">
        <w:rPr>
          <w:rFonts w:ascii="Arial" w:hAnsi="Arial" w:cs="Arial"/>
          <w:sz w:val="22"/>
          <w:szCs w:val="22"/>
        </w:rPr>
        <w:t xml:space="preserve"> May, and the remaining </w:t>
      </w:r>
      <w:r w:rsidR="00406058">
        <w:rPr>
          <w:rFonts w:ascii="Arial" w:hAnsi="Arial" w:cs="Arial"/>
          <w:sz w:val="22"/>
          <w:szCs w:val="22"/>
        </w:rPr>
        <w:t>*</w:t>
      </w:r>
      <w:r w:rsidRPr="00DB54DC">
        <w:rPr>
          <w:rFonts w:ascii="Arial" w:hAnsi="Arial" w:cs="Arial"/>
          <w:sz w:val="22"/>
          <w:szCs w:val="22"/>
        </w:rPr>
        <w:t>£70.00 by 1</w:t>
      </w:r>
      <w:r w:rsidRPr="00DB54DC">
        <w:rPr>
          <w:rFonts w:ascii="Arial" w:hAnsi="Arial" w:cs="Arial"/>
          <w:sz w:val="22"/>
          <w:szCs w:val="22"/>
          <w:vertAlign w:val="superscript"/>
        </w:rPr>
        <w:t>st</w:t>
      </w:r>
      <w:r w:rsidRPr="00DB54DC">
        <w:rPr>
          <w:rFonts w:ascii="Arial" w:hAnsi="Arial" w:cs="Arial"/>
          <w:sz w:val="22"/>
          <w:szCs w:val="22"/>
        </w:rPr>
        <w:t xml:space="preserve"> June</w:t>
      </w:r>
      <w:r w:rsidR="00406058">
        <w:rPr>
          <w:rFonts w:ascii="Arial" w:hAnsi="Arial" w:cs="Arial"/>
          <w:sz w:val="22"/>
          <w:szCs w:val="22"/>
        </w:rPr>
        <w:t xml:space="preserve"> (*to be confirmed)</w:t>
      </w:r>
      <w:r w:rsidRPr="00DB54DC">
        <w:rPr>
          <w:rFonts w:ascii="Arial" w:hAnsi="Arial" w:cs="Arial"/>
          <w:sz w:val="22"/>
          <w:szCs w:val="22"/>
        </w:rPr>
        <w:t>.  All students accepted on the trip will receive a payment card</w:t>
      </w:r>
      <w:r w:rsidRPr="00CD4241">
        <w:rPr>
          <w:rFonts w:ascii="Arial" w:hAnsi="Arial" w:cs="Arial"/>
          <w:sz w:val="22"/>
          <w:szCs w:val="22"/>
        </w:rPr>
        <w:t xml:space="preserve"> shortly after the list is confirmed and their deposits will be banked.  </w:t>
      </w:r>
      <w:r w:rsidRPr="003E2DE8">
        <w:rPr>
          <w:rFonts w:ascii="Arial" w:hAnsi="Arial" w:cs="Arial"/>
          <w:sz w:val="22"/>
          <w:szCs w:val="22"/>
        </w:rPr>
        <w:t>Please note failure to meet the payment deadlines on the payment card, and listed above, may result in your child losing their place and cancellation fees may be incurred.  If for any reason you need to cancel your child’s place notification of cancellation must be made in writing and written acknowledgement will be made in response.  Cancellation fees will be applied as passed onto us by the tour operator.</w:t>
      </w:r>
      <w:r w:rsidRPr="00CD4241">
        <w:rPr>
          <w:rFonts w:ascii="Arial" w:hAnsi="Arial" w:cs="Arial"/>
          <w:sz w:val="22"/>
          <w:szCs w:val="22"/>
        </w:rPr>
        <w:t xml:space="preserve">  The school cannot process any refunds until after the trip has taken place so that the full impact on finances can be assessed.</w:t>
      </w:r>
    </w:p>
    <w:p w:rsidR="007C0A40" w:rsidRPr="00CD4241" w:rsidRDefault="007C0A40" w:rsidP="007C0A40">
      <w:pPr>
        <w:rPr>
          <w:rFonts w:ascii="Arial" w:hAnsi="Arial" w:cs="Arial"/>
          <w:sz w:val="22"/>
          <w:szCs w:val="22"/>
        </w:rPr>
      </w:pPr>
    </w:p>
    <w:p w:rsidR="007C0A40" w:rsidRPr="00CD4241" w:rsidRDefault="007C0A40" w:rsidP="007C0A40">
      <w:pPr>
        <w:rPr>
          <w:rFonts w:ascii="Arial" w:hAnsi="Arial" w:cs="Arial"/>
          <w:sz w:val="22"/>
          <w:szCs w:val="22"/>
        </w:rPr>
      </w:pPr>
      <w:r>
        <w:rPr>
          <w:rFonts w:ascii="Arial" w:hAnsi="Arial" w:cs="Arial"/>
          <w:color w:val="000000"/>
          <w:sz w:val="22"/>
          <w:szCs w:val="22"/>
        </w:rPr>
        <w:t xml:space="preserve">The Highfield School </w:t>
      </w:r>
      <w:r w:rsidRPr="00CD4241">
        <w:rPr>
          <w:rFonts w:ascii="Arial" w:hAnsi="Arial" w:cs="Arial"/>
          <w:color w:val="000000"/>
          <w:sz w:val="22"/>
          <w:szCs w:val="22"/>
        </w:rPr>
        <w:t xml:space="preserve">operates an online payment service where parents/carers can pay for trips online using their debit/credit cards via </w:t>
      </w:r>
      <w:r w:rsidRPr="003E2DE8">
        <w:rPr>
          <w:rFonts w:ascii="Arial" w:hAnsi="Arial" w:cs="Arial"/>
          <w:color w:val="000000"/>
          <w:sz w:val="22"/>
          <w:szCs w:val="22"/>
        </w:rPr>
        <w:t>Wise</w:t>
      </w:r>
      <w:r w:rsidR="003E2DE8">
        <w:rPr>
          <w:rFonts w:ascii="Arial" w:hAnsi="Arial" w:cs="Arial"/>
          <w:color w:val="000000"/>
          <w:sz w:val="22"/>
          <w:szCs w:val="22"/>
        </w:rPr>
        <w:t>P</w:t>
      </w:r>
      <w:r w:rsidRPr="003E2DE8">
        <w:rPr>
          <w:rFonts w:ascii="Arial" w:hAnsi="Arial" w:cs="Arial"/>
          <w:color w:val="000000"/>
          <w:sz w:val="22"/>
          <w:szCs w:val="22"/>
        </w:rPr>
        <w:t>ay</w:t>
      </w:r>
      <w:r w:rsidRPr="00CD4241">
        <w:rPr>
          <w:rFonts w:ascii="Arial" w:hAnsi="Arial" w:cs="Arial"/>
          <w:color w:val="000000"/>
          <w:sz w:val="22"/>
          <w:szCs w:val="22"/>
        </w:rPr>
        <w:t xml:space="preserve">.  If you prefer to send in payment by cheque please write your child’s name and ‘Berlin Trip’ on the reverse.  </w:t>
      </w:r>
      <w:r w:rsidR="003E2DE8">
        <w:rPr>
          <w:rFonts w:ascii="Arial" w:hAnsi="Arial" w:cs="Arial"/>
          <w:color w:val="000000"/>
          <w:sz w:val="22"/>
          <w:szCs w:val="22"/>
        </w:rPr>
        <w:t>If you require help to access WisePay</w:t>
      </w:r>
      <w:r w:rsidRPr="00CD4241">
        <w:rPr>
          <w:rFonts w:ascii="Arial" w:hAnsi="Arial" w:cs="Arial"/>
          <w:color w:val="000000"/>
          <w:sz w:val="22"/>
          <w:szCs w:val="22"/>
        </w:rPr>
        <w:t xml:space="preserve"> please contact the Finance team at the school who will be able to help you.</w:t>
      </w:r>
    </w:p>
    <w:p w:rsidR="007C0A40" w:rsidRPr="00CD4241" w:rsidRDefault="007C0A40" w:rsidP="007C0A40">
      <w:pPr>
        <w:rPr>
          <w:rFonts w:ascii="Arial" w:hAnsi="Arial" w:cs="Arial"/>
          <w:sz w:val="22"/>
          <w:szCs w:val="22"/>
        </w:rPr>
      </w:pPr>
    </w:p>
    <w:p w:rsidR="007C0A40" w:rsidRPr="00E740B3" w:rsidRDefault="007C0A40" w:rsidP="007C0A40">
      <w:pPr>
        <w:rPr>
          <w:rFonts w:ascii="Arial" w:hAnsi="Arial" w:cs="Arial"/>
          <w:color w:val="000000"/>
          <w:sz w:val="22"/>
          <w:szCs w:val="22"/>
        </w:rPr>
      </w:pPr>
      <w:r w:rsidRPr="00CD4241">
        <w:rPr>
          <w:rFonts w:ascii="Arial" w:hAnsi="Arial" w:cs="Arial"/>
          <w:color w:val="000000"/>
          <w:sz w:val="22"/>
          <w:szCs w:val="22"/>
        </w:rPr>
        <w:t>The school does not want students to miss out on educational visits.</w:t>
      </w:r>
      <w:r w:rsidRPr="00CD4241">
        <w:rPr>
          <w:rFonts w:ascii="Arial" w:hAnsi="Arial" w:cs="Arial"/>
          <w:color w:val="000080"/>
          <w:sz w:val="22"/>
          <w:szCs w:val="22"/>
        </w:rPr>
        <w:t xml:space="preserve">  </w:t>
      </w:r>
      <w:r w:rsidRPr="00CD4241">
        <w:rPr>
          <w:rFonts w:ascii="Arial" w:hAnsi="Arial" w:cs="Arial"/>
          <w:color w:val="000000"/>
          <w:sz w:val="22"/>
          <w:szCs w:val="22"/>
        </w:rPr>
        <w:t>If you have difficulty in meeting all or part of the cost of this visit, please contact me as soon as possible.  All communication</w:t>
      </w:r>
      <w:r w:rsidRPr="00E740B3">
        <w:rPr>
          <w:rFonts w:ascii="Arial" w:hAnsi="Arial" w:cs="Arial"/>
          <w:color w:val="000000"/>
          <w:sz w:val="22"/>
          <w:szCs w:val="22"/>
        </w:rPr>
        <w:t xml:space="preserve"> concerning financial help is, of course, treated in complete confidence.</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 xml:space="preserve">For your child to participate on the visit to Berlin they will need to have a valid Passport and European Health Insurance Card.  It is also a requirement that we have a completed Parental Consent Form which includes contact details and any medical information.  (This will be sent out to you with a follow up letter and will need to be returned by </w:t>
      </w:r>
      <w:r>
        <w:rPr>
          <w:rFonts w:ascii="Arial" w:hAnsi="Arial" w:cs="Arial"/>
          <w:sz w:val="22"/>
          <w:szCs w:val="22"/>
        </w:rPr>
        <w:t>1 June 2013</w:t>
      </w:r>
      <w:r w:rsidRPr="00E740B3">
        <w:rPr>
          <w:rFonts w:ascii="Arial" w:hAnsi="Arial" w:cs="Arial"/>
          <w:sz w:val="22"/>
          <w:szCs w:val="22"/>
        </w:rPr>
        <w:t>, latest.)</w:t>
      </w:r>
    </w:p>
    <w:p w:rsidR="007C0A40" w:rsidRPr="00E740B3" w:rsidRDefault="007C0A40" w:rsidP="007C0A40">
      <w:pPr>
        <w:rPr>
          <w:rFonts w:ascii="Arial" w:hAnsi="Arial" w:cs="Arial"/>
          <w:sz w:val="22"/>
          <w:szCs w:val="22"/>
        </w:rPr>
      </w:pPr>
      <w:r w:rsidRPr="00E740B3">
        <w:rPr>
          <w:rFonts w:ascii="Arial" w:hAnsi="Arial" w:cs="Arial"/>
          <w:sz w:val="22"/>
          <w:szCs w:val="22"/>
        </w:rPr>
        <w:t xml:space="preserve">   </w:t>
      </w:r>
    </w:p>
    <w:p w:rsidR="007C0A40" w:rsidRPr="00E740B3" w:rsidRDefault="007C0A40" w:rsidP="007C0A40">
      <w:pPr>
        <w:rPr>
          <w:rFonts w:ascii="Arial" w:hAnsi="Arial" w:cs="Arial"/>
          <w:i/>
          <w:color w:val="000000"/>
          <w:sz w:val="22"/>
          <w:szCs w:val="22"/>
        </w:rPr>
      </w:pPr>
      <w:r w:rsidRPr="00E740B3">
        <w:rPr>
          <w:rFonts w:ascii="Arial" w:hAnsi="Arial" w:cs="Arial"/>
          <w:i/>
          <w:color w:val="000000"/>
          <w:sz w:val="22"/>
          <w:szCs w:val="22"/>
        </w:rPr>
        <w:t>(Please keep this letter for reference and details of required payments and due dates.)</w:t>
      </w:r>
    </w:p>
    <w:p w:rsidR="007C0A40" w:rsidRPr="00E740B3" w:rsidRDefault="007C0A40" w:rsidP="007C0A40">
      <w:pPr>
        <w:rPr>
          <w:rFonts w:ascii="Arial" w:hAnsi="Arial" w:cs="Arial"/>
          <w:sz w:val="22"/>
          <w:szCs w:val="22"/>
        </w:rPr>
      </w:pPr>
    </w:p>
    <w:p w:rsidR="007C0A40" w:rsidRPr="00E740B3" w:rsidRDefault="007C0A40" w:rsidP="007C0A40">
      <w:pPr>
        <w:outlineLvl w:val="0"/>
        <w:rPr>
          <w:rFonts w:ascii="Arial" w:hAnsi="Arial" w:cs="Arial"/>
          <w:sz w:val="22"/>
          <w:szCs w:val="22"/>
        </w:rPr>
      </w:pPr>
      <w:r w:rsidRPr="00E740B3">
        <w:rPr>
          <w:rFonts w:ascii="Arial" w:hAnsi="Arial" w:cs="Arial"/>
          <w:sz w:val="22"/>
          <w:szCs w:val="22"/>
        </w:rPr>
        <w:t>Yours sincerely</w:t>
      </w:r>
    </w:p>
    <w:p w:rsidR="007C0A40" w:rsidRPr="00E740B3" w:rsidRDefault="007C0A40" w:rsidP="007C0A40">
      <w:pPr>
        <w:rPr>
          <w:rFonts w:ascii="Arial" w:hAnsi="Arial" w:cs="Arial"/>
          <w:sz w:val="22"/>
          <w:szCs w:val="22"/>
        </w:rPr>
      </w:pPr>
    </w:p>
    <w:p w:rsidR="007C0A40" w:rsidRPr="00E740B3" w:rsidRDefault="00C60E20" w:rsidP="007C0A40">
      <w:pPr>
        <w:outlineLvl w:val="0"/>
        <w:rPr>
          <w:rFonts w:ascii="Arial" w:hAnsi="Arial" w:cs="Arial"/>
          <w:sz w:val="22"/>
          <w:szCs w:val="22"/>
        </w:rPr>
      </w:pPr>
      <w:r>
        <w:rPr>
          <w:rFonts w:ascii="Arial" w:hAnsi="Arial" w:cs="Arial"/>
          <w:noProof/>
          <w:sz w:val="22"/>
          <w:szCs w:val="22"/>
          <w:lang w:val="en-GB" w:eastAsia="en-GB"/>
        </w:rPr>
        <w:drawing>
          <wp:inline distT="0" distB="0" distL="0" distR="0">
            <wp:extent cx="962025" cy="4572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962025" cy="457200"/>
                    </a:xfrm>
                    <a:prstGeom prst="rect">
                      <a:avLst/>
                    </a:prstGeom>
                    <a:noFill/>
                    <a:ln w="9525">
                      <a:noFill/>
                      <a:miter lim="800000"/>
                      <a:headEnd/>
                      <a:tailEnd/>
                    </a:ln>
                  </pic:spPr>
                </pic:pic>
              </a:graphicData>
            </a:graphic>
          </wp:inline>
        </w:drawing>
      </w:r>
    </w:p>
    <w:p w:rsidR="007C0A40" w:rsidRPr="00E740B3" w:rsidRDefault="007C0A40" w:rsidP="007C0A40">
      <w:pPr>
        <w:outlineLvl w:val="0"/>
        <w:rPr>
          <w:rFonts w:ascii="Arial" w:hAnsi="Arial" w:cs="Arial"/>
          <w:sz w:val="22"/>
          <w:szCs w:val="22"/>
        </w:rPr>
      </w:pPr>
    </w:p>
    <w:p w:rsidR="007C0A40" w:rsidRPr="00E740B3" w:rsidRDefault="007C0A40" w:rsidP="007C0A40">
      <w:pPr>
        <w:outlineLvl w:val="0"/>
        <w:rPr>
          <w:rFonts w:ascii="Arial" w:hAnsi="Arial" w:cs="Arial"/>
          <w:sz w:val="22"/>
          <w:szCs w:val="22"/>
        </w:rPr>
      </w:pPr>
      <w:r w:rsidRPr="00E740B3">
        <w:rPr>
          <w:rFonts w:ascii="Arial" w:hAnsi="Arial" w:cs="Arial"/>
          <w:sz w:val="22"/>
          <w:szCs w:val="22"/>
        </w:rPr>
        <w:t>Mr J Grant</w:t>
      </w:r>
    </w:p>
    <w:p w:rsidR="007C0A40" w:rsidRPr="00E740B3" w:rsidRDefault="007C0A40" w:rsidP="007C0A40">
      <w:pPr>
        <w:rPr>
          <w:rFonts w:ascii="Arial" w:hAnsi="Arial" w:cs="Arial"/>
          <w:noProof/>
          <w:sz w:val="22"/>
          <w:szCs w:val="22"/>
        </w:rPr>
      </w:pPr>
      <w:r>
        <w:rPr>
          <w:rFonts w:ascii="Arial" w:hAnsi="Arial" w:cs="Arial"/>
          <w:sz w:val="22"/>
          <w:szCs w:val="22"/>
        </w:rPr>
        <w:t>Subject Leader - History</w:t>
      </w:r>
    </w:p>
    <w:p w:rsidR="007C0A40" w:rsidRDefault="007C0A40" w:rsidP="007C0A40">
      <w:pPr>
        <w:rPr>
          <w:rFonts w:ascii="Arial" w:hAnsi="Arial" w:cs="Arial"/>
          <w:sz w:val="22"/>
          <w:szCs w:val="22"/>
        </w:rPr>
      </w:pPr>
    </w:p>
    <w:p w:rsidR="007C0A40"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p>
    <w:p w:rsidR="007C0A40" w:rsidRDefault="007C0A40" w:rsidP="007C0A40">
      <w:pPr>
        <w:ind w:left="-567" w:right="-567"/>
        <w:rPr>
          <w:rFonts w:ascii="Arial" w:hAnsi="Arial" w:cs="Arial"/>
          <w:bCs/>
          <w:i/>
          <w:noProof/>
          <w:sz w:val="22"/>
          <w:szCs w:val="22"/>
        </w:rPr>
      </w:pPr>
      <w:r>
        <w:rPr>
          <w:rFonts w:ascii="Arial" w:hAnsi="Arial" w:cs="Arial"/>
          <w:sz w:val="22"/>
          <w:szCs w:val="22"/>
        </w:rPr>
        <w:br w:type="page"/>
      </w:r>
    </w:p>
    <w:p w:rsidR="007C0A40" w:rsidRPr="00E740B3" w:rsidRDefault="007C0A40" w:rsidP="007C0A40">
      <w:pPr>
        <w:jc w:val="both"/>
        <w:rPr>
          <w:rFonts w:ascii="Arial" w:hAnsi="Arial" w:cs="Arial"/>
          <w:bCs/>
          <w:i/>
          <w:noProof/>
          <w:sz w:val="22"/>
          <w:szCs w:val="22"/>
        </w:rPr>
      </w:pPr>
      <w:r w:rsidRPr="00E740B3">
        <w:rPr>
          <w:rFonts w:ascii="Arial" w:hAnsi="Arial" w:cs="Arial"/>
          <w:bCs/>
          <w:i/>
          <w:noProof/>
          <w:sz w:val="22"/>
          <w:szCs w:val="22"/>
        </w:rPr>
        <w:t>(Please return this form to The Highfield School)</w:t>
      </w:r>
    </w:p>
    <w:p w:rsidR="007C0A40" w:rsidRPr="00E740B3" w:rsidRDefault="007C0A40" w:rsidP="007C0A40">
      <w:pPr>
        <w:jc w:val="both"/>
        <w:rPr>
          <w:rFonts w:ascii="Arial" w:hAnsi="Arial" w:cs="Arial"/>
          <w:bCs/>
          <w:i/>
          <w:noProof/>
          <w:sz w:val="22"/>
          <w:szCs w:val="22"/>
        </w:rPr>
      </w:pPr>
    </w:p>
    <w:p w:rsidR="007C0A40" w:rsidRDefault="007C0A40" w:rsidP="007C0A40">
      <w:pPr>
        <w:rPr>
          <w:rFonts w:ascii="Arial" w:hAnsi="Arial" w:cs="Arial"/>
          <w:b/>
          <w:bCs/>
          <w:sz w:val="22"/>
          <w:szCs w:val="22"/>
        </w:rPr>
      </w:pPr>
      <w:r w:rsidRPr="00E740B3">
        <w:rPr>
          <w:rFonts w:ascii="Arial" w:hAnsi="Arial" w:cs="Arial"/>
          <w:b/>
          <w:bCs/>
          <w:noProof/>
          <w:sz w:val="22"/>
          <w:szCs w:val="22"/>
        </w:rPr>
        <w:t>To:</w:t>
      </w:r>
      <w:r w:rsidRPr="00E740B3">
        <w:rPr>
          <w:rFonts w:ascii="Arial" w:hAnsi="Arial" w:cs="Arial"/>
          <w:b/>
          <w:bCs/>
          <w:noProof/>
          <w:sz w:val="22"/>
          <w:szCs w:val="22"/>
        </w:rPr>
        <w:tab/>
        <w:t>Finance Office</w:t>
      </w:r>
      <w:r w:rsidRPr="00E740B3">
        <w:rPr>
          <w:rFonts w:ascii="Arial" w:hAnsi="Arial" w:cs="Arial"/>
          <w:b/>
          <w:bCs/>
          <w:noProof/>
          <w:sz w:val="22"/>
          <w:szCs w:val="22"/>
        </w:rPr>
        <w:tab/>
        <w:t xml:space="preserve">          </w:t>
      </w:r>
      <w:r w:rsidR="00BD2787">
        <w:rPr>
          <w:rFonts w:ascii="Arial" w:hAnsi="Arial" w:cs="Arial"/>
          <w:b/>
          <w:bCs/>
          <w:noProof/>
          <w:sz w:val="22"/>
          <w:szCs w:val="22"/>
        </w:rPr>
        <w:tab/>
      </w:r>
      <w:r w:rsidRPr="00E740B3">
        <w:rPr>
          <w:rFonts w:ascii="Arial" w:hAnsi="Arial" w:cs="Arial"/>
          <w:b/>
          <w:bCs/>
          <w:noProof/>
          <w:sz w:val="22"/>
          <w:szCs w:val="22"/>
        </w:rPr>
        <w:tab/>
      </w:r>
      <w:r w:rsidR="00BD2787">
        <w:rPr>
          <w:rFonts w:ascii="Arial" w:hAnsi="Arial" w:cs="Arial"/>
          <w:b/>
          <w:bCs/>
          <w:noProof/>
          <w:sz w:val="22"/>
          <w:szCs w:val="22"/>
        </w:rPr>
        <w:t xml:space="preserve">               </w:t>
      </w:r>
      <w:r w:rsidRPr="00E740B3">
        <w:rPr>
          <w:rFonts w:ascii="Arial" w:hAnsi="Arial" w:cs="Arial"/>
          <w:b/>
          <w:bCs/>
          <w:noProof/>
          <w:sz w:val="22"/>
          <w:szCs w:val="22"/>
        </w:rPr>
        <w:t xml:space="preserve">           History Visit to Berlin </w:t>
      </w:r>
      <w:r w:rsidRPr="00E740B3">
        <w:rPr>
          <w:rFonts w:ascii="Arial" w:hAnsi="Arial" w:cs="Arial"/>
          <w:b/>
          <w:bCs/>
          <w:sz w:val="22"/>
          <w:szCs w:val="22"/>
        </w:rPr>
        <w:t xml:space="preserve">– </w:t>
      </w:r>
      <w:r>
        <w:rPr>
          <w:rFonts w:ascii="Arial" w:hAnsi="Arial" w:cs="Arial"/>
          <w:b/>
          <w:bCs/>
          <w:sz w:val="22"/>
          <w:szCs w:val="22"/>
        </w:rPr>
        <w:t>July</w:t>
      </w:r>
      <w:r w:rsidRPr="00E740B3">
        <w:rPr>
          <w:rFonts w:ascii="Arial" w:hAnsi="Arial" w:cs="Arial"/>
          <w:b/>
          <w:bCs/>
          <w:sz w:val="22"/>
          <w:szCs w:val="22"/>
        </w:rPr>
        <w:t xml:space="preserve"> 201</w:t>
      </w:r>
      <w:r>
        <w:rPr>
          <w:rFonts w:ascii="Arial" w:hAnsi="Arial" w:cs="Arial"/>
          <w:b/>
          <w:bCs/>
          <w:sz w:val="22"/>
          <w:szCs w:val="22"/>
        </w:rPr>
        <w:t>3</w:t>
      </w:r>
    </w:p>
    <w:p w:rsidR="00BD2787" w:rsidRPr="00BD2787" w:rsidRDefault="00BD2787" w:rsidP="007C0A40">
      <w:pPr>
        <w:rPr>
          <w:rFonts w:ascii="Arial" w:hAnsi="Arial" w:cs="Arial"/>
          <w:sz w:val="22"/>
          <w:szCs w:val="22"/>
        </w:rPr>
      </w:pP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sidRPr="00BD2787">
        <w:rPr>
          <w:rFonts w:ascii="Arial" w:hAnsi="Arial" w:cs="Arial"/>
          <w:bCs/>
          <w:sz w:val="22"/>
          <w:szCs w:val="22"/>
        </w:rPr>
        <w:t xml:space="preserve">                                </w:t>
      </w:r>
      <w:r>
        <w:rPr>
          <w:rFonts w:ascii="Arial" w:hAnsi="Arial" w:cs="Arial"/>
          <w:bCs/>
          <w:sz w:val="22"/>
          <w:szCs w:val="22"/>
        </w:rPr>
        <w:t xml:space="preserve">          </w:t>
      </w:r>
      <w:r w:rsidRPr="00BD2787">
        <w:rPr>
          <w:rFonts w:ascii="Arial" w:hAnsi="Arial" w:cs="Arial"/>
          <w:bCs/>
          <w:sz w:val="22"/>
          <w:szCs w:val="22"/>
        </w:rPr>
        <w:t xml:space="preserve">                        GRT/BGE</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I/We would like to secure a place for my son/daughter on the above trip and therefore I am paying/have paid a £</w:t>
      </w:r>
      <w:r>
        <w:rPr>
          <w:rFonts w:ascii="Arial" w:hAnsi="Arial" w:cs="Arial"/>
          <w:sz w:val="22"/>
          <w:szCs w:val="22"/>
        </w:rPr>
        <w:t>65</w:t>
      </w:r>
      <w:r w:rsidRPr="00E740B3">
        <w:rPr>
          <w:rFonts w:ascii="Arial" w:hAnsi="Arial" w:cs="Arial"/>
          <w:sz w:val="22"/>
          <w:szCs w:val="22"/>
        </w:rPr>
        <w:t>.00 deposit which is non-refundable:</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sidRPr="008728E7">
        <w:rPr>
          <w:noProof/>
        </w:rPr>
        <w:t>⁭</w:t>
      </w:r>
      <w:r w:rsidRPr="00E740B3">
        <w:rPr>
          <w:rFonts w:ascii="Arial" w:hAnsi="Arial" w:cs="Arial"/>
          <w:noProof/>
          <w:sz w:val="22"/>
          <w:szCs w:val="22"/>
        </w:rPr>
        <w:t xml:space="preserve"> </w:t>
      </w:r>
      <w:r w:rsidRPr="00E740B3">
        <w:rPr>
          <w:rFonts w:ascii="Arial" w:hAnsi="Arial" w:cs="Arial"/>
          <w:sz w:val="22"/>
          <w:szCs w:val="22"/>
        </w:rPr>
        <w:t>I have submitted a payment of £</w:t>
      </w:r>
      <w:r>
        <w:rPr>
          <w:rFonts w:ascii="Arial" w:hAnsi="Arial" w:cs="Arial"/>
          <w:sz w:val="22"/>
          <w:szCs w:val="22"/>
        </w:rPr>
        <w:t>65</w:t>
      </w:r>
      <w:r w:rsidRPr="00E740B3">
        <w:rPr>
          <w:rFonts w:ascii="Arial" w:hAnsi="Arial" w:cs="Arial"/>
          <w:sz w:val="22"/>
          <w:szCs w:val="22"/>
        </w:rPr>
        <w:t>.00 using Wise</w:t>
      </w:r>
      <w:r w:rsidR="00AB7251">
        <w:rPr>
          <w:rFonts w:ascii="Arial" w:hAnsi="Arial" w:cs="Arial"/>
          <w:sz w:val="22"/>
          <w:szCs w:val="22"/>
        </w:rPr>
        <w:t>P</w:t>
      </w:r>
      <w:r w:rsidRPr="00E740B3">
        <w:rPr>
          <w:rFonts w:ascii="Arial" w:hAnsi="Arial" w:cs="Arial"/>
          <w:sz w:val="22"/>
          <w:szCs w:val="22"/>
        </w:rPr>
        <w:t>ay as a non-refundable deposit</w:t>
      </w:r>
    </w:p>
    <w:p w:rsidR="007C0A40" w:rsidRPr="00E740B3" w:rsidRDefault="007C0A40" w:rsidP="007C0A40">
      <w:pPr>
        <w:rPr>
          <w:rFonts w:ascii="Arial" w:hAnsi="Arial" w:cs="Arial"/>
          <w:sz w:val="22"/>
          <w:szCs w:val="22"/>
        </w:rPr>
      </w:pPr>
      <w:r w:rsidRPr="00E740B3">
        <w:rPr>
          <w:rFonts w:ascii="Arial" w:hAnsi="Arial" w:cs="Arial"/>
          <w:sz w:val="22"/>
          <w:szCs w:val="22"/>
        </w:rPr>
        <w:t xml:space="preserve"> </w:t>
      </w:r>
    </w:p>
    <w:p w:rsidR="00AB7251" w:rsidRDefault="007C0A40" w:rsidP="007C0A40">
      <w:pPr>
        <w:rPr>
          <w:rFonts w:ascii="Arial" w:hAnsi="Arial" w:cs="Arial"/>
          <w:sz w:val="22"/>
          <w:szCs w:val="22"/>
        </w:rPr>
      </w:pPr>
      <w:r w:rsidRPr="008728E7">
        <w:rPr>
          <w:noProof/>
        </w:rPr>
        <w:t>⁭</w:t>
      </w:r>
      <w:r w:rsidRPr="00E740B3">
        <w:rPr>
          <w:rFonts w:ascii="Arial" w:hAnsi="Arial" w:cs="Arial"/>
          <w:noProof/>
          <w:sz w:val="22"/>
          <w:szCs w:val="22"/>
        </w:rPr>
        <w:t xml:space="preserve"> </w:t>
      </w:r>
      <w:r w:rsidRPr="00E740B3">
        <w:rPr>
          <w:rFonts w:ascii="Arial" w:hAnsi="Arial" w:cs="Arial"/>
          <w:sz w:val="22"/>
          <w:szCs w:val="22"/>
        </w:rPr>
        <w:t>I enclose a £</w:t>
      </w:r>
      <w:r>
        <w:rPr>
          <w:rFonts w:ascii="Arial" w:hAnsi="Arial" w:cs="Arial"/>
          <w:sz w:val="22"/>
          <w:szCs w:val="22"/>
        </w:rPr>
        <w:t>65</w:t>
      </w:r>
      <w:r w:rsidRPr="00E740B3">
        <w:rPr>
          <w:rFonts w:ascii="Arial" w:hAnsi="Arial" w:cs="Arial"/>
          <w:sz w:val="22"/>
          <w:szCs w:val="22"/>
        </w:rPr>
        <w:t xml:space="preserve">.00 payment </w:t>
      </w:r>
      <w:r w:rsidR="00AB7251" w:rsidRPr="00E740B3">
        <w:rPr>
          <w:rFonts w:ascii="Arial" w:hAnsi="Arial" w:cs="Arial"/>
          <w:sz w:val="22"/>
          <w:szCs w:val="22"/>
        </w:rPr>
        <w:t>as a non-refundable deposit</w:t>
      </w:r>
    </w:p>
    <w:p w:rsidR="00AB7251" w:rsidRDefault="00AB7251" w:rsidP="007C0A40">
      <w:pPr>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w:t>
      </w:r>
      <w:r w:rsidRPr="00AB7251">
        <w:rPr>
          <w:rFonts w:ascii="Arial" w:hAnsi="Arial" w:cs="Arial"/>
          <w:i/>
          <w:sz w:val="22"/>
          <w:szCs w:val="22"/>
        </w:rPr>
        <w:t>cheque</w:t>
      </w:r>
      <w:r w:rsidR="00AB7251">
        <w:rPr>
          <w:rFonts w:ascii="Arial" w:hAnsi="Arial" w:cs="Arial"/>
          <w:i/>
          <w:sz w:val="22"/>
          <w:szCs w:val="22"/>
        </w:rPr>
        <w:t>s</w:t>
      </w:r>
      <w:r w:rsidR="007D16A3">
        <w:rPr>
          <w:rFonts w:ascii="Arial" w:hAnsi="Arial" w:cs="Arial"/>
          <w:i/>
          <w:sz w:val="22"/>
          <w:szCs w:val="22"/>
        </w:rPr>
        <w:t xml:space="preserve"> </w:t>
      </w:r>
      <w:r w:rsidR="00AB7251">
        <w:rPr>
          <w:rFonts w:ascii="Arial" w:hAnsi="Arial" w:cs="Arial"/>
          <w:i/>
          <w:sz w:val="22"/>
          <w:szCs w:val="22"/>
        </w:rPr>
        <w:t>to be</w:t>
      </w:r>
      <w:r w:rsidRPr="00AB7251">
        <w:rPr>
          <w:rFonts w:ascii="Arial" w:hAnsi="Arial" w:cs="Arial"/>
          <w:i/>
          <w:sz w:val="22"/>
          <w:szCs w:val="22"/>
        </w:rPr>
        <w:t xml:space="preserve"> made payable to </w:t>
      </w:r>
      <w:r w:rsidRPr="00AB7251">
        <w:rPr>
          <w:rFonts w:ascii="Arial" w:hAnsi="Arial" w:cs="Arial"/>
          <w:b/>
          <w:i/>
          <w:sz w:val="22"/>
          <w:szCs w:val="22"/>
        </w:rPr>
        <w:t>The Highfield School</w:t>
      </w:r>
      <w:r w:rsidRPr="00E740B3">
        <w:rPr>
          <w:rFonts w:ascii="Arial" w:hAnsi="Arial" w:cs="Arial"/>
          <w:sz w:val="22"/>
          <w:szCs w:val="22"/>
        </w:rPr>
        <w:t>)</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i/>
          <w:sz w:val="22"/>
          <w:szCs w:val="22"/>
        </w:rPr>
      </w:pPr>
      <w:r w:rsidRPr="00E740B3">
        <w:rPr>
          <w:rFonts w:ascii="Arial" w:hAnsi="Arial" w:cs="Arial"/>
          <w:i/>
          <w:sz w:val="22"/>
          <w:szCs w:val="22"/>
        </w:rPr>
        <w:t xml:space="preserve">(Please indicate how a deposit has been made.  Note: a place cannot be secured without payment of a deposit.)  </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 xml:space="preserve">Student Name: ………………………………..………………..  Tutor Group: ……………. </w:t>
      </w:r>
    </w:p>
    <w:p w:rsidR="007C0A40" w:rsidRPr="00E740B3" w:rsidRDefault="007C0A40" w:rsidP="007C0A40">
      <w:pPr>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I/We agree to make all payments on time and will notify in writing should I/we need to cancel or have difficulty in keeping up with payments on time due to unforeseen circumstances.  I/We understand that there may be cost implications if I/We cancel.</w:t>
      </w:r>
    </w:p>
    <w:p w:rsidR="007C0A40" w:rsidRPr="00E740B3" w:rsidRDefault="007C0A40" w:rsidP="007C0A40">
      <w:pPr>
        <w:spacing w:line="480" w:lineRule="auto"/>
        <w:rPr>
          <w:rFonts w:ascii="Arial" w:hAnsi="Arial" w:cs="Arial"/>
          <w:sz w:val="22"/>
          <w:szCs w:val="22"/>
        </w:rPr>
      </w:pPr>
    </w:p>
    <w:p w:rsidR="007C0A40" w:rsidRPr="00E740B3" w:rsidRDefault="007C0A40" w:rsidP="007C0A40">
      <w:pPr>
        <w:rPr>
          <w:rFonts w:ascii="Arial" w:hAnsi="Arial" w:cs="Arial"/>
          <w:sz w:val="22"/>
          <w:szCs w:val="22"/>
        </w:rPr>
      </w:pPr>
      <w:r w:rsidRPr="00E740B3">
        <w:rPr>
          <w:rFonts w:ascii="Arial" w:hAnsi="Arial" w:cs="Arial"/>
          <w:sz w:val="22"/>
          <w:szCs w:val="22"/>
        </w:rPr>
        <w:t>Signed: ………………………………………….</w:t>
      </w:r>
      <w:r w:rsidRPr="00E740B3">
        <w:rPr>
          <w:rFonts w:ascii="Arial" w:hAnsi="Arial" w:cs="Arial"/>
          <w:sz w:val="22"/>
          <w:szCs w:val="22"/>
        </w:rPr>
        <w:tab/>
      </w:r>
      <w:r w:rsidRPr="00E740B3">
        <w:rPr>
          <w:rFonts w:ascii="Arial" w:hAnsi="Arial" w:cs="Arial"/>
          <w:sz w:val="22"/>
          <w:szCs w:val="22"/>
        </w:rPr>
        <w:tab/>
      </w:r>
      <w:r w:rsidRPr="00E740B3">
        <w:rPr>
          <w:rFonts w:ascii="Arial" w:hAnsi="Arial" w:cs="Arial"/>
          <w:sz w:val="22"/>
          <w:szCs w:val="22"/>
        </w:rPr>
        <w:tab/>
        <w:t xml:space="preserve">       Date: …………………</w:t>
      </w:r>
    </w:p>
    <w:p w:rsidR="007C0A40" w:rsidRPr="00E740B3" w:rsidRDefault="007C0A40" w:rsidP="007C0A40">
      <w:pPr>
        <w:rPr>
          <w:rFonts w:ascii="Arial" w:hAnsi="Arial" w:cs="Arial"/>
          <w:sz w:val="22"/>
          <w:szCs w:val="22"/>
        </w:rPr>
      </w:pPr>
      <w:r w:rsidRPr="00E740B3">
        <w:rPr>
          <w:rFonts w:ascii="Arial" w:hAnsi="Arial" w:cs="Arial"/>
          <w:sz w:val="22"/>
          <w:szCs w:val="22"/>
        </w:rPr>
        <w:t xml:space="preserve">             (Parent/</w:t>
      </w:r>
      <w:r w:rsidR="00BC21C6">
        <w:rPr>
          <w:rFonts w:ascii="Arial" w:hAnsi="Arial" w:cs="Arial"/>
          <w:sz w:val="22"/>
          <w:szCs w:val="22"/>
        </w:rPr>
        <w:t>Carer</w:t>
      </w:r>
      <w:r w:rsidRPr="00E740B3">
        <w:rPr>
          <w:rFonts w:ascii="Arial" w:hAnsi="Arial" w:cs="Arial"/>
          <w:sz w:val="22"/>
          <w:szCs w:val="22"/>
        </w:rPr>
        <w:t>)</w:t>
      </w:r>
    </w:p>
    <w:p w:rsidR="007C0A40" w:rsidRPr="00E740B3" w:rsidRDefault="007C0A40" w:rsidP="007C0A40">
      <w:pPr>
        <w:outlineLvl w:val="0"/>
        <w:rPr>
          <w:rFonts w:ascii="Arial" w:hAnsi="Arial" w:cs="Arial"/>
          <w:sz w:val="22"/>
          <w:szCs w:val="22"/>
        </w:rPr>
      </w:pPr>
    </w:p>
    <w:p w:rsidR="007C0A40" w:rsidRDefault="007C0A40" w:rsidP="007C0A40">
      <w:pPr>
        <w:rPr>
          <w:rFonts w:ascii="Arial" w:hAnsi="Arial" w:cs="Arial"/>
          <w:sz w:val="22"/>
          <w:szCs w:val="22"/>
        </w:rPr>
      </w:pPr>
    </w:p>
    <w:p w:rsidR="007C0A40" w:rsidRDefault="007C0A40" w:rsidP="007C0A40">
      <w:pPr>
        <w:jc w:val="center"/>
        <w:rPr>
          <w:rFonts w:ascii="Arial" w:hAnsi="Arial" w:cs="Arial"/>
          <w:sz w:val="22"/>
          <w:szCs w:val="22"/>
        </w:rPr>
      </w:pPr>
    </w:p>
    <w:p w:rsidR="00B9182C" w:rsidRPr="00436134" w:rsidRDefault="007C0A40" w:rsidP="00AB7251">
      <w:pPr>
        <w:jc w:val="center"/>
        <w:rPr>
          <w:rFonts w:ascii="Arial" w:hAnsi="Arial" w:cs="Arial"/>
          <w:noProof/>
          <w:sz w:val="22"/>
          <w:szCs w:val="22"/>
        </w:rPr>
      </w:pPr>
      <w:r w:rsidRPr="001378C6">
        <w:rPr>
          <w:rFonts w:ascii="Arial" w:hAnsi="Arial" w:cs="Arial"/>
          <w:b/>
          <w:sz w:val="22"/>
          <w:szCs w:val="22"/>
        </w:rPr>
        <w:t xml:space="preserve">Deposits are due by </w:t>
      </w:r>
      <w:r>
        <w:rPr>
          <w:rFonts w:ascii="Arial" w:hAnsi="Arial" w:cs="Arial"/>
          <w:b/>
          <w:sz w:val="22"/>
          <w:szCs w:val="22"/>
        </w:rPr>
        <w:t>8 January 2013</w:t>
      </w:r>
    </w:p>
    <w:sectPr w:rsidR="00B9182C" w:rsidRPr="00436134" w:rsidSect="0076201B">
      <w:headerReference w:type="first" r:id="rId9"/>
      <w:footerReference w:type="first" r:id="rId10"/>
      <w:pgSz w:w="11906" w:h="16838" w:code="9"/>
      <w:pgMar w:top="851" w:right="992" w:bottom="567" w:left="1276" w:header="567" w:footer="28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9E8" w:rsidRDefault="00FA29E8">
      <w:r>
        <w:separator/>
      </w:r>
    </w:p>
  </w:endnote>
  <w:endnote w:type="continuationSeparator" w:id="0">
    <w:p w:rsidR="00FA29E8" w:rsidRDefault="00FA29E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00D" w:rsidRDefault="00C60E20" w:rsidP="00680E79">
    <w:pPr>
      <w:pStyle w:val="Footer"/>
      <w:rPr>
        <w:rFonts w:ascii="Calibri" w:hAnsi="Calibri"/>
        <w:color w:val="333399"/>
      </w:rPr>
    </w:pPr>
    <w:r>
      <w:rPr>
        <w:rFonts w:ascii="Calibri" w:hAnsi="Calibri"/>
        <w:noProof/>
        <w:color w:val="333399"/>
        <w:lang w:val="en-GB" w:eastAsia="en-GB"/>
      </w:rPr>
      <w:drawing>
        <wp:anchor distT="0" distB="0" distL="114300" distR="114300" simplePos="0" relativeHeight="251661824" behindDoc="1" locked="0" layoutInCell="1" allowOverlap="1">
          <wp:simplePos x="0" y="0"/>
          <wp:positionH relativeFrom="column">
            <wp:posOffset>4028440</wp:posOffset>
          </wp:positionH>
          <wp:positionV relativeFrom="paragraph">
            <wp:posOffset>60960</wp:posOffset>
          </wp:positionV>
          <wp:extent cx="738505" cy="495300"/>
          <wp:effectExtent l="19050" t="0" r="4445" b="0"/>
          <wp:wrapNone/>
          <wp:docPr id="362" name="Picture 1" descr="T:\Staff Resources\LT\Lottery\hi_big_e_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Staff Resources\LT\Lottery\hi_big_e_blue.gif"/>
                  <pic:cNvPicPr>
                    <a:picLocks noChangeAspect="1" noChangeArrowheads="1"/>
                  </pic:cNvPicPr>
                </pic:nvPicPr>
                <pic:blipFill>
                  <a:blip r:embed="rId1"/>
                  <a:srcRect/>
                  <a:stretch>
                    <a:fillRect/>
                  </a:stretch>
                </pic:blipFill>
                <pic:spPr bwMode="auto">
                  <a:xfrm>
                    <a:off x="0" y="0"/>
                    <a:ext cx="738505" cy="495300"/>
                  </a:xfrm>
                  <a:prstGeom prst="rect">
                    <a:avLst/>
                  </a:prstGeom>
                  <a:noFill/>
                  <a:ln w="9525">
                    <a:noFill/>
                    <a:miter lim="800000"/>
                    <a:headEnd/>
                    <a:tailEnd/>
                  </a:ln>
                </pic:spPr>
              </pic:pic>
            </a:graphicData>
          </a:graphic>
        </wp:anchor>
      </w:drawing>
    </w:r>
  </w:p>
  <w:p w:rsidR="0078600D" w:rsidRDefault="0078600D" w:rsidP="00680E79">
    <w:pPr>
      <w:pStyle w:val="Footer"/>
      <w:rPr>
        <w:rFonts w:ascii="Calibri" w:hAnsi="Calibri"/>
        <w:color w:val="333399"/>
      </w:rPr>
    </w:pPr>
  </w:p>
  <w:p w:rsidR="0078600D" w:rsidRDefault="0078600D" w:rsidP="00680E79">
    <w:pPr>
      <w:pStyle w:val="Footer"/>
      <w:rPr>
        <w:rFonts w:ascii="Calibri" w:hAnsi="Calibri"/>
        <w:color w:val="333399"/>
      </w:rPr>
    </w:pPr>
  </w:p>
  <w:p w:rsidR="0078600D" w:rsidRPr="00B63301" w:rsidRDefault="00C60E20" w:rsidP="00680E79">
    <w:pPr>
      <w:pStyle w:val="Footer"/>
      <w:pBdr>
        <w:bottom w:val="single" w:sz="2" w:space="1" w:color="auto"/>
      </w:pBdr>
      <w:rPr>
        <w:rFonts w:ascii="Calibri" w:hAnsi="Calibri"/>
        <w:color w:val="333399"/>
        <w:sz w:val="16"/>
        <w:szCs w:val="16"/>
      </w:rPr>
    </w:pPr>
    <w:r>
      <w:rPr>
        <w:rFonts w:ascii="Calibri" w:hAnsi="Calibri"/>
        <w:noProof/>
        <w:color w:val="333399"/>
        <w:sz w:val="16"/>
        <w:szCs w:val="16"/>
        <w:lang w:val="en-GB" w:eastAsia="en-GB"/>
      </w:rPr>
      <w:drawing>
        <wp:anchor distT="0" distB="0" distL="114300" distR="114300" simplePos="0" relativeHeight="251660800" behindDoc="1" locked="0" layoutInCell="1" allowOverlap="1">
          <wp:simplePos x="0" y="0"/>
          <wp:positionH relativeFrom="column">
            <wp:posOffset>5534025</wp:posOffset>
          </wp:positionH>
          <wp:positionV relativeFrom="paragraph">
            <wp:posOffset>-530860</wp:posOffset>
          </wp:positionV>
          <wp:extent cx="485775" cy="485775"/>
          <wp:effectExtent l="19050" t="0" r="9525" b="0"/>
          <wp:wrapNone/>
          <wp:docPr id="361" name="Picture 207" descr="PESSYP_KM_SPORTS_4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PESSYP_KM_SPORTS_4CP"/>
                  <pic:cNvPicPr>
                    <a:picLocks noChangeAspect="1" noChangeArrowheads="1"/>
                  </pic:cNvPicPr>
                </pic:nvPicPr>
                <pic:blipFill>
                  <a:blip r:embed="rId2"/>
                  <a:srcRect/>
                  <a:stretch>
                    <a:fillRect/>
                  </a:stretch>
                </pic:blipFill>
                <pic:spPr bwMode="auto">
                  <a:xfrm>
                    <a:off x="0" y="0"/>
                    <a:ext cx="485775" cy="485775"/>
                  </a:xfrm>
                  <a:prstGeom prst="rect">
                    <a:avLst/>
                  </a:prstGeom>
                  <a:noFill/>
                  <a:ln w="9525">
                    <a:noFill/>
                    <a:miter lim="800000"/>
                    <a:headEnd/>
                    <a:tailEnd/>
                  </a:ln>
                </pic:spPr>
              </pic:pic>
            </a:graphicData>
          </a:graphic>
        </wp:anchor>
      </w:drawing>
    </w:r>
    <w:r>
      <w:rPr>
        <w:rFonts w:ascii="Calibri" w:hAnsi="Calibri"/>
        <w:noProof/>
        <w:color w:val="333399"/>
        <w:sz w:val="16"/>
        <w:szCs w:val="16"/>
        <w:lang w:val="en-GB" w:eastAsia="en-GB"/>
      </w:rPr>
      <w:drawing>
        <wp:anchor distT="0" distB="0" distL="114300" distR="114300" simplePos="0" relativeHeight="251656704" behindDoc="1" locked="0" layoutInCell="1" allowOverlap="1">
          <wp:simplePos x="0" y="0"/>
          <wp:positionH relativeFrom="column">
            <wp:posOffset>4740275</wp:posOffset>
          </wp:positionH>
          <wp:positionV relativeFrom="paragraph">
            <wp:posOffset>-650875</wp:posOffset>
          </wp:positionV>
          <wp:extent cx="733425" cy="716915"/>
          <wp:effectExtent l="19050" t="0" r="9525" b="0"/>
          <wp:wrapNone/>
          <wp:docPr id="355" name="Picture 206" descr="ARTSMARKSILVER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ARTSMARKSILVER_BLK"/>
                  <pic:cNvPicPr>
                    <a:picLocks noChangeAspect="1" noChangeArrowheads="1"/>
                  </pic:cNvPicPr>
                </pic:nvPicPr>
                <pic:blipFill>
                  <a:blip r:embed="rId3"/>
                  <a:srcRect/>
                  <a:stretch>
                    <a:fillRect/>
                  </a:stretch>
                </pic:blipFill>
                <pic:spPr bwMode="auto">
                  <a:xfrm>
                    <a:off x="0" y="0"/>
                    <a:ext cx="733425" cy="716915"/>
                  </a:xfrm>
                  <a:prstGeom prst="rect">
                    <a:avLst/>
                  </a:prstGeom>
                  <a:noFill/>
                  <a:ln w="9525">
                    <a:noFill/>
                    <a:miter lim="800000"/>
                    <a:headEnd/>
                    <a:tailEnd/>
                  </a:ln>
                </pic:spPr>
              </pic:pic>
            </a:graphicData>
          </a:graphic>
        </wp:anchor>
      </w:drawing>
    </w:r>
    <w:r w:rsidR="0078600D" w:rsidRPr="00A131ED">
      <w:rPr>
        <w:noProof/>
        <w:sz w:val="16"/>
        <w:szCs w:val="16"/>
        <w:lang w:val="en-GB" w:eastAsia="en-GB"/>
      </w:rPr>
      <w:pict>
        <v:group id="_x0000_s1380" style="position:absolute;margin-left:216.95pt;margin-top:-45.3pt;width:100.05pt;height:44.4pt;z-index:251657728;mso-position-horizontal-relative:text;mso-position-vertical-relative:text" coordorigin="6615,13064" coordsize="2326,1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81" type="#_x0000_t75" style="position:absolute;left:6615;top:13297;width:1065;height:765" o:preferrelative="f" wrapcoords="-304 0 -304 21176 21600 21176 21600 0 -304 0">
            <v:imagedata r:id="rId4" o:title="SSE Accredited School logo"/>
          </v:shape>
          <v:shape id="_x0000_s1382" type="#_x0000_t75" style="position:absolute;left:7847;top:13064;width:1094;height:1103" o:preferrelative="f" wrapcoords="10356 2335 4142 2919 3847 6422 5918 7005 5030 9049 4734 11676 2367 11968 2367 12843 4142 16346 4142 16930 7989 18973 9173 18973 12427 18973 13019 18973 17162 16638 17162 16346 18937 14011 18641 12843 17162 11676 16570 9632 15386 7005 17753 6714 16866 2919 11540 2335 10356 2335">
            <v:imagedata r:id="rId5" o:title="QiSS4cm"/>
          </v:shape>
        </v:group>
      </w:pict>
    </w:r>
    <w:r>
      <w:rPr>
        <w:noProof/>
        <w:sz w:val="16"/>
        <w:szCs w:val="16"/>
        <w:lang w:val="en-GB" w:eastAsia="en-GB"/>
      </w:rPr>
      <w:drawing>
        <wp:anchor distT="0" distB="0" distL="114300" distR="114300" simplePos="0" relativeHeight="251655680" behindDoc="0" locked="0" layoutInCell="1" allowOverlap="1">
          <wp:simplePos x="0" y="0"/>
          <wp:positionH relativeFrom="column">
            <wp:posOffset>1636395</wp:posOffset>
          </wp:positionH>
          <wp:positionV relativeFrom="paragraph">
            <wp:posOffset>-433705</wp:posOffset>
          </wp:positionV>
          <wp:extent cx="980440" cy="349885"/>
          <wp:effectExtent l="19050" t="0" r="0" b="0"/>
          <wp:wrapNone/>
          <wp:docPr id="354" name="Picture 205" descr="SSAT_CSA_Mark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SSAT_CSA_Mark_Blue"/>
                  <pic:cNvPicPr>
                    <a:picLocks noChangeAspect="1" noChangeArrowheads="1"/>
                  </pic:cNvPicPr>
                </pic:nvPicPr>
                <pic:blipFill>
                  <a:blip r:embed="rId6"/>
                  <a:srcRect/>
                  <a:stretch>
                    <a:fillRect/>
                  </a:stretch>
                </pic:blipFill>
                <pic:spPr bwMode="auto">
                  <a:xfrm>
                    <a:off x="0" y="0"/>
                    <a:ext cx="980440" cy="349885"/>
                  </a:xfrm>
                  <a:prstGeom prst="rect">
                    <a:avLst/>
                  </a:prstGeom>
                  <a:noFill/>
                  <a:ln w="9525">
                    <a:noFill/>
                    <a:miter lim="800000"/>
                    <a:headEnd/>
                    <a:tailEnd/>
                  </a:ln>
                </pic:spPr>
              </pic:pic>
            </a:graphicData>
          </a:graphic>
        </wp:anchor>
      </w:drawing>
    </w:r>
    <w:r>
      <w:rPr>
        <w:noProof/>
        <w:sz w:val="16"/>
        <w:szCs w:val="16"/>
        <w:lang w:val="en-GB" w:eastAsia="en-GB"/>
      </w:rPr>
      <w:drawing>
        <wp:anchor distT="0" distB="0" distL="114300" distR="114300" simplePos="0" relativeHeight="251658752" behindDoc="0" locked="0" layoutInCell="1" allowOverlap="1">
          <wp:simplePos x="0" y="0"/>
          <wp:positionH relativeFrom="column">
            <wp:posOffset>665480</wp:posOffset>
          </wp:positionH>
          <wp:positionV relativeFrom="paragraph">
            <wp:posOffset>-548640</wp:posOffset>
          </wp:positionV>
          <wp:extent cx="863600" cy="462280"/>
          <wp:effectExtent l="19050" t="0" r="0" b="0"/>
          <wp:wrapNone/>
          <wp:docPr id="359" name="Picture 193" descr="Healthy school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ealthy schools logo"/>
                  <pic:cNvPicPr>
                    <a:picLocks noChangeAspect="1" noChangeArrowheads="1"/>
                  </pic:cNvPicPr>
                </pic:nvPicPr>
                <pic:blipFill>
                  <a:blip r:embed="rId7"/>
                  <a:srcRect/>
                  <a:stretch>
                    <a:fillRect/>
                  </a:stretch>
                </pic:blipFill>
                <pic:spPr bwMode="auto">
                  <a:xfrm>
                    <a:off x="0" y="0"/>
                    <a:ext cx="863600" cy="462280"/>
                  </a:xfrm>
                  <a:prstGeom prst="rect">
                    <a:avLst/>
                  </a:prstGeom>
                  <a:noFill/>
                  <a:ln w="9525">
                    <a:noFill/>
                    <a:miter lim="800000"/>
                    <a:headEnd/>
                    <a:tailEnd/>
                  </a:ln>
                </pic:spPr>
              </pic:pic>
            </a:graphicData>
          </a:graphic>
        </wp:anchor>
      </w:drawing>
    </w:r>
    <w:r>
      <w:rPr>
        <w:noProof/>
        <w:sz w:val="16"/>
        <w:szCs w:val="16"/>
        <w:lang w:val="en-GB" w:eastAsia="en-GB"/>
      </w:rPr>
      <w:drawing>
        <wp:anchor distT="0" distB="0" distL="114300" distR="114300" simplePos="0" relativeHeight="251659776" behindDoc="0" locked="0" layoutInCell="1" allowOverlap="1">
          <wp:simplePos x="0" y="0"/>
          <wp:positionH relativeFrom="column">
            <wp:posOffset>30480</wp:posOffset>
          </wp:positionH>
          <wp:positionV relativeFrom="paragraph">
            <wp:posOffset>-611505</wp:posOffset>
          </wp:positionV>
          <wp:extent cx="558800" cy="609600"/>
          <wp:effectExtent l="19050" t="0" r="0" b="0"/>
          <wp:wrapNone/>
          <wp:docPr id="360" name="Picture 196" descr="Quality Award logo desig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Quality Award logo design 3"/>
                  <pic:cNvPicPr>
                    <a:picLocks noChangeAspect="1" noChangeArrowheads="1"/>
                  </pic:cNvPicPr>
                </pic:nvPicPr>
                <pic:blipFill>
                  <a:blip r:embed="rId8"/>
                  <a:srcRect/>
                  <a:stretch>
                    <a:fillRect/>
                  </a:stretch>
                </pic:blipFill>
                <pic:spPr bwMode="auto">
                  <a:xfrm>
                    <a:off x="0" y="0"/>
                    <a:ext cx="558800" cy="609600"/>
                  </a:xfrm>
                  <a:prstGeom prst="rect">
                    <a:avLst/>
                  </a:prstGeom>
                  <a:noFill/>
                  <a:ln w="9525">
                    <a:noFill/>
                    <a:miter lim="800000"/>
                    <a:headEnd/>
                    <a:tailEnd/>
                  </a:ln>
                </pic:spPr>
              </pic:pic>
            </a:graphicData>
          </a:graphic>
        </wp:anchor>
      </w:drawing>
    </w:r>
  </w:p>
  <w:p w:rsidR="0078600D" w:rsidRPr="000463CD" w:rsidRDefault="0078600D" w:rsidP="00680E79">
    <w:pPr>
      <w:pStyle w:val="Footer"/>
      <w:tabs>
        <w:tab w:val="clear" w:pos="8306"/>
        <w:tab w:val="center" w:pos="9356"/>
      </w:tabs>
      <w:rPr>
        <w:color w:val="333399"/>
        <w:sz w:val="20"/>
        <w:szCs w:val="20"/>
      </w:rPr>
    </w:pPr>
    <w:r w:rsidRPr="000463CD">
      <w:rPr>
        <w:rFonts w:ascii="Calibri" w:hAnsi="Calibri"/>
        <w:color w:val="333399"/>
        <w:sz w:val="20"/>
        <w:szCs w:val="20"/>
      </w:rPr>
      <w:t xml:space="preserve">Highfield, Letchworth Garden City, </w:t>
    </w:r>
    <w:r w:rsidRPr="000463CD">
      <w:rPr>
        <w:rFonts w:ascii="Calibri" w:hAnsi="Calibri"/>
        <w:color w:val="333399"/>
        <w:sz w:val="20"/>
        <w:szCs w:val="20"/>
      </w:rPr>
      <w:tab/>
    </w:r>
    <w:r w:rsidRPr="000463CD">
      <w:rPr>
        <w:rFonts w:ascii="Calibri" w:hAnsi="Calibri"/>
        <w:color w:val="333399"/>
        <w:sz w:val="20"/>
        <w:szCs w:val="20"/>
      </w:rPr>
      <w:tab/>
      <w:t>Email: admin@highfield.herts.sch.uk</w:t>
    </w:r>
  </w:p>
  <w:p w:rsidR="0078600D" w:rsidRPr="000463CD" w:rsidRDefault="0078600D" w:rsidP="00680E79">
    <w:pPr>
      <w:pStyle w:val="Footer"/>
      <w:tabs>
        <w:tab w:val="clear" w:pos="8306"/>
        <w:tab w:val="right" w:pos="9639"/>
      </w:tabs>
      <w:rPr>
        <w:rFonts w:ascii="Calibri" w:hAnsi="Calibri"/>
        <w:color w:val="333399"/>
        <w:sz w:val="20"/>
        <w:szCs w:val="20"/>
      </w:rPr>
    </w:pPr>
    <w:r w:rsidRPr="000463CD">
      <w:rPr>
        <w:rFonts w:ascii="Calibri" w:hAnsi="Calibri"/>
        <w:color w:val="333399"/>
        <w:sz w:val="20"/>
        <w:szCs w:val="20"/>
      </w:rPr>
      <w:t xml:space="preserve">Hertfordshire. SG6 3QA </w:t>
    </w:r>
    <w:r w:rsidRPr="000463CD">
      <w:rPr>
        <w:rFonts w:ascii="Calibri" w:hAnsi="Calibri"/>
        <w:color w:val="333399"/>
        <w:sz w:val="20"/>
        <w:szCs w:val="20"/>
      </w:rPr>
      <w:tab/>
    </w:r>
    <w:r w:rsidRPr="000463CD">
      <w:rPr>
        <w:rFonts w:ascii="Calibri" w:hAnsi="Calibri"/>
        <w:color w:val="333399"/>
        <w:sz w:val="20"/>
        <w:szCs w:val="20"/>
      </w:rPr>
      <w:tab/>
      <w:t>Web: www.highfield.herts.sch.uk</w:t>
    </w:r>
  </w:p>
  <w:p w:rsidR="0078600D" w:rsidRPr="000463CD" w:rsidRDefault="0078600D" w:rsidP="00680E79">
    <w:pPr>
      <w:pStyle w:val="Footer"/>
      <w:rPr>
        <w:sz w:val="20"/>
        <w:szCs w:val="20"/>
      </w:rPr>
    </w:pPr>
    <w:r w:rsidRPr="000463CD">
      <w:rPr>
        <w:rFonts w:ascii="Calibri" w:hAnsi="Calibri"/>
        <w:color w:val="333399"/>
        <w:sz w:val="20"/>
        <w:szCs w:val="20"/>
      </w:rPr>
      <w:t>Tel: 01462 620500, Fax: 01462 620501</w:t>
    </w:r>
  </w:p>
  <w:p w:rsidR="0078600D" w:rsidRPr="008B594B" w:rsidRDefault="0078600D" w:rsidP="00E4698F">
    <w:pPr>
      <w:pStyle w:val="Footer"/>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9E8" w:rsidRDefault="00FA29E8">
      <w:r>
        <w:separator/>
      </w:r>
    </w:p>
  </w:footnote>
  <w:footnote w:type="continuationSeparator" w:id="0">
    <w:p w:rsidR="00FA29E8" w:rsidRDefault="00FA29E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00D" w:rsidRPr="00F31504" w:rsidRDefault="00C60E20" w:rsidP="00E4698F">
    <w:pPr>
      <w:pStyle w:val="Footer"/>
      <w:tabs>
        <w:tab w:val="left" w:pos="2268"/>
      </w:tabs>
      <w:jc w:val="center"/>
      <w:rPr>
        <w:rFonts w:ascii="Calibri" w:hAnsi="Calibri"/>
        <w:color w:val="333399"/>
        <w:sz w:val="52"/>
        <w:szCs w:val="52"/>
      </w:rPr>
    </w:pPr>
    <w:r>
      <w:rPr>
        <w:noProof/>
        <w:lang w:val="en-GB" w:eastAsia="en-GB"/>
      </w:rPr>
      <w:drawing>
        <wp:anchor distT="0" distB="0" distL="114300" distR="114300" simplePos="0" relativeHeight="251653632" behindDoc="0" locked="0" layoutInCell="1" allowOverlap="1">
          <wp:simplePos x="0" y="0"/>
          <wp:positionH relativeFrom="column">
            <wp:posOffset>5137150</wp:posOffset>
          </wp:positionH>
          <wp:positionV relativeFrom="paragraph">
            <wp:posOffset>-57785</wp:posOffset>
          </wp:positionV>
          <wp:extent cx="808355" cy="1035050"/>
          <wp:effectExtent l="19050" t="0" r="0" b="0"/>
          <wp:wrapNone/>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
                  <a:srcRect/>
                  <a:stretch>
                    <a:fillRect/>
                  </a:stretch>
                </pic:blipFill>
                <pic:spPr bwMode="auto">
                  <a:xfrm>
                    <a:off x="0" y="0"/>
                    <a:ext cx="808355" cy="1035050"/>
                  </a:xfrm>
                  <a:prstGeom prst="rect">
                    <a:avLst/>
                  </a:prstGeom>
                  <a:noFill/>
                  <a:ln w="9525">
                    <a:noFill/>
                    <a:miter lim="800000"/>
                    <a:headEnd/>
                    <a:tailEnd/>
                  </a:ln>
                </pic:spPr>
              </pic:pic>
            </a:graphicData>
          </a:graphic>
        </wp:anchor>
      </w:drawing>
    </w:r>
    <w:r w:rsidR="0078600D" w:rsidRPr="00947B9B">
      <w:rPr>
        <w:noProof/>
        <w:color w:val="0000FF"/>
        <w:lang w:eastAsia="en-GB"/>
      </w:rPr>
      <w:pict>
        <v:group id="_x0000_s1303" style="position:absolute;left:0;text-align:left;margin-left:-.4pt;margin-top:-1.15pt;width:54.35pt;height:73.25pt;z-index:251654656;mso-position-horizontal-relative:text;mso-position-vertical-relative:text" coordorigin="2,2" coordsize="1007,1245">
          <v:shape id="_x0000_s1304" style="position:absolute;left:2;top:2;width:1007;height:320" coordsize="2014,642" path="m,642l,543,,435,,328,,227,,137,,65,,18,,,2013,r,7l2013,32r,43l2013,138r1,87l2014,335r,139l2013,642,,642e" filled="f" strokecolor="#24211d" strokeweight="0">
            <v:path arrowok="t"/>
          </v:shape>
          <v:group id="_x0000_s1305" style="position:absolute;left:2;top:2;width:1007;height:1245" coordorigin="2,2" coordsize="1007,1245">
            <v:shape id="_x0000_s1306" style="position:absolute;left:2;top:2;width:1007;height:1245" coordsize="2014,2491" path="m2013,837r-3,115l2001,1064r-14,107l1969,1272r-23,98l1919,1462r-31,87l1853,1632r-36,78l1777,1784r-41,69l1692,1918r-45,62l1601,2037r-47,54l1506,2141r-46,45l1413,2229r-47,38l1321,2302r-43,32l1236,2363r-39,25l1159,2411r-33,20l1095,2447r-27,14l1045,2471r-31,15l1003,2491r-12,-5l959,2471r-23,-10l910,2446r-31,-16l846,2410r-37,-22l770,2362r-42,-29l686,2301r-46,-35l594,2227r-45,-43l501,2139r-47,-50l407,2035r-45,-57l317,1917r-43,-66l233,1782r-40,-74l157,1629r-34,-82l93,1460,66,1368,44,1271,25,1170,12,1063,3,952,,835,,805,,764,,712,,653,,587,,517,,444,,372,,300,,232,,169,,113,,66,,31,,8,,,2013,r,2l2013,9r,13l2013,40r,24l2013,95r,38l2014,177r,52l2014,289r,68l2014,434r-1,86l2013,616r,105l2013,837xe" fillcolor="#c2beb9" stroked="f">
              <v:path arrowok="t"/>
            </v:shape>
            <v:shape id="_x0000_s1307" style="position:absolute;left:21;top:145;width:967;height:637" coordsize="1934,1272" path="m1844,1271l967,396,88,1272r1,l75,1237,62,1201,49,1163,38,1125,28,1086,17,1046,8,1006,,965r,-1l967,r967,963l1924,1004r-9,41l1905,1085r-11,39l1883,1161r-13,39l1857,1236r-13,36l1844,1271xe" fillcolor="#ce1126" stroked="f">
              <v:path arrowok="t"/>
            </v:shape>
            <v:shape id="_x0000_s1308" style="position:absolute;left:21;top:145;width:967;height:637" coordsize="1934,1272" path="m1844,1271l967,396,88,1272r1,l75,1237,62,1201,49,1163,38,1125,28,1086,17,1046,8,1006,,965r,-1l967,r967,963l1924,1004r-9,41l1905,1085r-11,39l1883,1161r-13,39l1857,1236r-13,36e" filled="f" strokecolor="#24211d" strokeweight="0">
              <v:path arrowok="t"/>
            </v:shape>
            <v:shape id="_x0000_s1309" style="position:absolute;left:131;top:542;width:747;height:488" coordsize="1495,975" path="m1326,973l748,396,167,975,145,949,124,923,103,895,82,867,61,838,40,808,20,777,,745r,l748,r745,743l1495,743r-20,32l1454,806r-21,30l1412,865r-20,28l1370,921r-22,27l1326,973xe" fillcolor="#ce1126" stroked="f">
              <v:path arrowok="t"/>
            </v:shape>
            <v:shape id="_x0000_s1310" style="position:absolute;left:131;top:542;width:747;height:488" coordsize="1495,975" path="m1326,973l748,396,167,975,145,949,124,923,103,895,82,867,61,838,40,808,20,777,,745r,l748,r745,743l1495,743r-20,32l1454,806r-21,30l1412,865r-20,28l1370,921r-22,27l1326,973e" filled="f" strokecolor="#24211d" strokeweight="0">
              <v:path arrowok="t"/>
            </v:shape>
            <v:shape id="_x0000_s1311" style="position:absolute;left:315;top:939;width:379;height:272" coordsize="759,543" path="m525,541l381,397,233,543r1,l209,529,182,512,154,494,125,475,95,453,65,430,33,406,,380,381,,759,377r,l727,403r-33,25l663,451r-30,21l605,491r-28,18l550,526r-25,15xe" fillcolor="#ce1126" stroked="f">
              <v:path arrowok="t"/>
            </v:shape>
            <v:shape id="_x0000_s1312" style="position:absolute;left:315;top:939;width:379;height:272" coordsize="759,543" path="m525,541l381,397,233,543r1,l209,529,182,512,154,494,125,475,95,453,65,430,33,406,,380,381,,759,377r,l727,403r-33,25l663,451r-30,21l605,491r-28,18l550,526r-25,15e" filled="f" strokecolor="#24211d" strokeweight="0">
              <v:path arrowok="t"/>
            </v:shape>
            <v:shape id="_x0000_s1313" style="position:absolute;left:2;top:2;width:1007;height:320" coordsize="2014,642" path="m,642l,543,,435,,328,,227,,137,,65,,18,,,2013,r,7l2013,32r,43l2013,138r1,87l2014,335r,139l2013,642,,642xe" fillcolor="#1f1a17" stroked="f">
              <v:path arrowok="t"/>
            </v:shape>
            <v:shape id="_x0000_s1314" style="position:absolute;left:505;top:42;width:153;height:85" coordsize="305,169" path="m,138r,-6l1,118r1,-9l4,98,6,87,10,75,14,63,19,53,26,41r8,-9l39,28r4,-4l49,21r6,-4l61,15r6,-2l74,12r8,-1l81,13r-3,7l76,23r-2,4l74,31r,5l77,33r5,-5l90,20r13,-9l110,7r7,-3l126,2,136,r10,l158,r12,2l183,6r-4,1l173,11r-3,3l167,17r-1,5l167,25r10,-2l202,20r16,l234,21r8,2l250,25r7,3l264,32r-5,1l250,36r-4,1l242,39r-3,2l237,42r2,1l245,44r9,5l265,54r5,4l276,62r5,5l287,73r6,8l297,89r4,9l305,109r-3,-1l295,104r-5,-2l283,101r-5,l272,101r1,2l275,107r1,5l277,119r-7,-4l251,107r-11,-4l227,101r-6,l215,101r-5,1l203,104r3,4l210,116r-12,-2l171,110r-14,-2l142,109r-6,1l131,111r-6,3l122,116r2,1l130,119r3,2l136,123r2,2l139,128r-3,l129,127r-12,1l104,130r-8,1l89,134r-7,4l76,142r-8,5l63,153r-5,7l54,169,,138xe" fillcolor="#fca311" stroked="f">
              <v:path arrowok="t"/>
            </v:shape>
            <v:shape id="_x0000_s1315" style="position:absolute;left:505;top:42;width:153;height:85" coordsize="305,169" path="m,138r,-6l1,118r1,-9l4,98,6,87,10,75,14,63,19,53,26,41r8,-9l39,28r4,-4l49,21r6,-4l61,15r6,-2l74,12r8,-1l81,13r-3,7l76,23r-2,4l74,31r,5l77,33r5,-5l90,20r13,-9l110,7r7,-3l126,2,136,r10,l158,r12,2l183,6r-4,1l173,11r-3,3l167,17r-1,5l167,25r10,-2l202,20r16,l234,21r8,2l250,25r7,3l264,32r-5,1l250,36r-4,1l242,39r-3,2l237,42r2,1l245,44r9,5l265,54r5,4l276,62r5,5l287,73r6,8l297,89r4,9l305,109r-3,-1l295,104r-5,-2l283,101r-5,l272,101r1,2l275,107r1,5l277,119r-7,-4l251,107r-11,-4l227,101r-6,l215,101r-5,1l203,104r3,4l210,116r-12,-2l171,110r-14,-2l142,109r-6,1l131,111r-6,3l122,116r2,1l130,119r3,2l136,123r2,2l139,128r-3,l129,127r-12,1l104,130r-8,1l89,134r-7,4l76,142r-8,5l63,153r-5,7l54,169e" filled="f" strokecolor="#24211d" strokeweight="0">
              <v:path arrowok="t"/>
            </v:shape>
            <v:shape id="_x0000_s1316" style="position:absolute;left:518;top:71;width:103;height:41" coordsize="205,82" path="m,82l4,72,8,64r5,-7l19,49r8,-8l34,35r8,-6l51,23r9,-6l70,13,81,9,91,6,102,3,114,1,126,r13,l156,1r18,2l190,7r15,6l,82xe" fillcolor="#fca311" stroked="f">
              <v:path arrowok="t"/>
            </v:shape>
            <v:shape id="_x0000_s1317" style="position:absolute;left:518;top:71;width:103;height:41" coordsize="205,82" path="m,82l4,72,8,64r5,-7l19,49r8,-8l34,35r8,-6l51,23r9,-6l70,13,81,9,91,6,102,3,114,1,126,r13,l156,1r18,2l190,7r15,6e" filled="f" strokecolor="#24211d" strokeweight="0">
              <v:path arrowok="t"/>
            </v:shape>
            <v:shape id="_x0000_s1318" style="position:absolute;left:538;top:113;width:96;height:53" coordsize="192,106" path="m,43l5,37,19,21r8,-8l39,6,44,4,50,1,56,r6,l61,1,58,3,56,7r-1,4l61,8,77,3,87,1r12,l105,2r5,1l116,5r7,4l121,9r-4,2l115,12r-2,2l111,17r-1,2l117,18r16,-1l143,19r10,3l158,26r5,4l167,34r5,5l168,39r-5,l160,40r-2,1l156,42r-1,2l156,44r4,2l165,49r8,6l176,59r3,4l182,68r3,6l188,80r2,9l191,97r1,9l187,100,172,87,162,80,152,75r-5,-2l141,72r-4,l132,73r1,1l136,77r2,2l139,81r1,4l141,89r-7,-3l120,78,110,75r-9,-1l96,74r-4,1l88,76r-3,2l88,85r5,11l84,93,65,86,52,82,40,81r-7,l28,82r-6,3l17,87,,43xe" fillcolor="#fca311" stroked="f">
              <v:path arrowok="t"/>
            </v:shape>
            <v:shape id="_x0000_s1319" style="position:absolute;left:538;top:113;width:96;height:53" coordsize="192,106" path="m,43l5,37,19,21r8,-8l39,6,44,4,50,1,56,r6,l61,1,58,3,56,7r-1,4l61,8,77,3,87,1r12,l105,2r5,1l116,5r7,4l121,9r-4,2l115,12r-2,2l111,17r-1,2l117,18r16,-1l143,19r10,3l158,26r5,4l167,34r5,5l168,39r-5,l160,40r-2,1l156,42r-1,2l156,44r4,2l165,49r8,6l176,59r3,4l182,68r3,6l188,80r2,9l191,97r1,9l187,100,172,87,162,80,152,75r-5,-2l141,72r-4,l132,73r1,1l136,77r2,2l139,81r1,4l141,89r-7,-3l120,78,110,75r-9,-1l96,74r-4,1l88,76r-3,2l88,85r5,11l84,93,65,86,52,82,40,81r-7,l28,82r-6,3l17,87e" filled="f" strokecolor="#24211d" strokeweight="0">
              <v:path arrowok="t"/>
            </v:shape>
            <v:shape id="_x0000_s1320" style="position:absolute;left:543;top:134;width:54;height:10" coordsize="109,22" path="m,22l10,17,34,6,41,4,49,2,59,1,68,r9,l88,,98,2r11,3l,22xe" fillcolor="#fca311" stroked="f">
              <v:path arrowok="t"/>
            </v:shape>
            <v:shape id="_x0000_s1321" style="position:absolute;left:543;top:134;width:54;height:10" coordsize="109,22" path="m,22l10,17,34,6,41,4,49,2,59,1,68,r9,l88,,98,2r11,3e" filled="f" strokecolor="#24211d" strokeweight="0">
              <v:path arrowok="t"/>
            </v:shape>
            <v:shape id="_x0000_s1322" style="position:absolute;left:352;top:42;width:153;height:85" coordsize="307,170" path="m307,138r,-6l306,119r-1,-9l303,100,300,89,297,78,292,66,287,55,281,44r-9,-9l268,31r-5,-4l257,23r-5,-3l245,16r-7,-2l231,12r-7,-1l225,13r3,7l230,23r1,4l231,31r,5l229,33r-5,-5l215,20,203,11,196,7,188,4,179,2,170,,159,,148,,136,2,123,6r3,1l132,11r3,3l137,17r2,5l138,25,128,23,103,20r-15,l71,21r-8,2l55,25r-7,3l42,32r4,1l55,36r4,1l64,39r3,2l69,42r-2,1l61,44,51,49,41,54r-5,4l29,62r-5,5l18,73r-5,8l9,89,3,98,,109r3,-1l11,104r5,-2l21,101r6,l34,101r-2,2l30,107r-1,5l29,119r8,-4l54,107r12,-4l78,101r6,l91,101r5,1l102,104r-3,4l96,116r11,-2l133,110r16,-2l163,109r7,1l175,111r4,3l183,116r-3,1l176,119r-3,2l170,123r-2,2l166,128r4,l176,127r10,-1l200,128r6,1l213,132r7,3l228,140r6,5l240,152r6,8l252,170r55,-32xe" fillcolor="#fca311" stroked="f">
              <v:path arrowok="t"/>
            </v:shape>
            <v:shape id="_x0000_s1323" style="position:absolute;left:352;top:42;width:153;height:85" coordsize="307,170" path="m307,138r,-6l306,119r-1,-9l303,100,300,89,297,78,292,66,287,55,281,44r-9,-9l268,31r-5,-4l257,23r-5,-3l245,16r-7,-2l231,12r-7,-1l225,13r3,7l230,23r1,4l231,31r,5l229,33r-5,-5l215,20,203,11,196,7,188,4,179,2,170,,159,,148,,136,2,123,6r3,1l132,11r3,3l137,17r2,5l138,25,128,23,103,20r-15,l71,21r-8,2l55,25r-7,3l42,32r4,1l55,36r4,1l64,39r3,2l69,42r-2,1l61,44,51,49,41,54r-5,4l29,62r-5,5l18,73r-5,8l9,89,3,98,,109r3,-1l11,104r5,-2l21,101r6,l34,101r-2,2l30,107r-1,5l29,119r8,-4l54,107r12,-4l78,101r6,l91,101r5,1l102,104r-3,4l96,116r11,-2l133,110r16,-2l163,109r7,1l175,111r4,3l183,116r-3,1l176,119r-3,2l170,123r-2,2l166,128r4,l176,127r10,-1l200,128r6,1l213,132r7,3l228,140r6,5l240,152r6,8l252,170e" filled="f" strokecolor="#24211d" strokeweight="0">
              <v:path arrowok="t"/>
            </v:shape>
            <v:shape id="_x0000_s1324" style="position:absolute;left:388;top:71;width:103;height:41" coordsize="207,82" path="m207,82l203,72r-5,-8l193,57r-6,-8l180,41r-8,-6l164,29r-8,-6l146,17,136,13,126,9,115,6,104,3,92,1,80,,69,,50,1,32,3,16,7,,13e" filled="f" strokecolor="#24211d" strokeweight="0">
              <v:path arrowok="t"/>
            </v:shape>
            <v:shape id="_x0000_s1325" style="position:absolute;left:376;top:113;width:97;height:53" coordsize="194,106" path="m194,46r-5,-7l175,22,165,14,155,7,149,4,142,2,136,r-6,l131,1r3,2l136,7r,4l130,8,114,3,105,1,94,1,87,2,82,3,76,5,70,9r2,l75,11r4,3l82,19,75,18,59,17,49,19,39,22r-5,4l29,30r-4,4l21,39r3,l29,39r3,1l34,41r2,1l37,44r-1,l32,46r-5,3l20,55r-3,4l14,63r-4,5l7,74,5,80,2,89,1,97,,106r5,-6l21,87r9,-7l41,75r5,-2l51,72r5,l60,73r-1,1l56,77r-1,2l53,81r-1,4l51,89r7,-3l73,78r9,-3l91,74r6,l101,75r3,1l107,78r-3,7l100,96r8,-3l129,87r12,-3l155,82r6,l167,84r5,1l178,88,194,46xe" fillcolor="#fca311" stroked="f">
              <v:path arrowok="t"/>
            </v:shape>
            <v:shape id="_x0000_s1326" style="position:absolute;left:376;top:113;width:97;height:53" coordsize="194,106" path="m194,46r-5,-7l175,22,165,14,155,7,149,4,142,2,136,r-6,l131,1r3,2l136,7r,4l130,8,114,3,105,1,94,1,87,2,82,3,76,5,70,9r2,l75,11r4,3l82,19,75,18,59,17,49,19,39,22r-5,4l29,30r-4,4l21,39r3,l29,39r3,1l34,41r2,1l37,44r-1,l32,46r-5,3l20,55r-3,4l14,63r-4,5l7,74,5,80,2,89,1,97,,106r5,-6l21,87r9,-7l41,75r5,-2l51,72r5,l60,73r-1,1l56,77r-1,2l53,81r-1,4l51,89r7,-3l73,78r9,-3l91,74r6,l101,75r3,1l107,78r-3,7l100,96r8,-3l129,87r12,-3l155,82r6,l167,84r5,1l178,88e" filled="f" strokecolor="#24211d" strokeweight="0">
              <v:path arrowok="t"/>
            </v:shape>
            <v:shape id="_x0000_s1327" style="position:absolute;left:412;top:134;width:54;height:10" coordsize="108,22" path="m108,22l98,17,75,6,67,4,59,2,50,1,40,,31,,21,,10,2,,5e" filled="f" strokecolor="#24211d" strokeweight="0">
              <v:path arrowok="t"/>
            </v:shape>
            <v:shape id="_x0000_s1328" style="position:absolute;left:459;top:111;width:93;height:176" coordsize="187,352" path="m187,176r-1,17l185,211r-3,17l179,244r-3,15l171,274r-6,13l159,300r-6,11l146,321r-8,9l130,338r-8,5l112,347r-9,3l94,352,84,350r-9,-3l66,343r-9,-5l49,330r-7,-9l34,311,28,300,22,287,17,274,12,259,7,244,4,228,2,211,1,193,,176,1,158,2,140,4,123,7,107,12,92,17,77,22,64,28,50,34,39r8,-9l49,20r8,-7l66,7,75,3,84,,94,r9,l112,3r10,4l130,13r8,7l146,30r7,9l159,50r6,14l171,77r5,15l179,107r3,16l185,140r1,18l187,176xe" fillcolor="#fca311" stroked="f">
              <v:path arrowok="t"/>
            </v:shape>
            <v:shape id="_x0000_s1329" style="position:absolute;left:459;top:111;width:93;height:176" coordsize="187,352" path="m187,176r-1,17l185,211r-3,17l179,244r-3,15l171,274r-6,13l159,300r-6,11l146,321r-8,9l130,338r-8,5l112,347r-9,3l94,352,84,350r-9,-3l66,343r-9,-5l49,330r-7,-9l34,311,28,300,22,287,17,274,12,259,7,244,4,228,2,211,1,193,,176,1,158,2,140,4,123,7,107,12,92,17,77,22,64,28,50,34,39r8,-9l49,20r8,-7l66,7,75,3,84,,94,r9,l112,3r10,4l130,13r8,7l146,30r7,9l159,50r6,14l171,77r5,15l179,107r3,16l185,140r1,18l187,176e" filled="f" strokecolor="#24211d" strokeweight="0">
              <v:path arrowok="t"/>
            </v:shape>
            <v:shape id="_x0000_s1330" style="position:absolute;left:485;top:175;width:41;height:77" coordsize="81,154" path="m81,76r,16l78,107r-3,13l70,131r-3,6l64,141r-4,4l56,148r-3,3l49,152r-4,2l41,154r-4,l32,152r-4,-1l25,148r-4,-3l18,141r-3,-4l12,131,6,120,3,107,1,92,,76,1,61,3,46,6,34,12,22r3,-5l18,12,21,9,25,5,28,3,32,1,37,r4,l45,r4,1l53,3r3,2l60,9r4,3l67,17r3,5l75,34r3,12l81,61r,15e" filled="f" strokecolor="#24211d" strokeweight="0">
              <v:path arrowok="t"/>
            </v:shape>
            <v:shape id="_x0000_s1331" style="position:absolute;left:503;top:141;width:4;height:33" coordsize="8,66" path="m,l3,5r2,6l7,17r1,7l8,32r,8l7,48,6,57,5,61,3,66e" filled="f" strokecolor="#24211d" strokeweight="0">
              <v:path arrowok="t"/>
            </v:shape>
            <v:shape id="_x0000_s1332" style="position:absolute;left:831;top:42;width:153;height:85" coordsize="305,169" path="m,138r,-6l1,118r1,-9l4,98,6,87,10,75,15,63,20,53,27,41r7,-9l39,28r6,-4l50,21r5,-4l61,15r8,-2l75,12r8,-1l81,13r-3,7l77,23r-2,4l75,31r,5l77,33r5,-5l90,20r13,-9l110,7r8,-3l127,2,136,r12,l158,r12,2l183,6r-3,1l173,11r-3,3l168,17r-1,5l167,25r11,-2l204,20r15,l235,21r8,2l250,25r8,3l265,32r-4,1l251,36r-5,1l242,39r-3,2l238,42r2,1l246,44r8,5l265,54r6,4l276,62r7,5l288,73r5,8l298,89r4,9l305,109r-2,-1l295,104r-5,-2l285,101r-7,l272,101r1,2l275,107r2,5l277,119r-7,-4l251,107r-11,-4l227,101r-6,l216,101r-6,1l204,104r3,4l211,116r-13,-2l172,110r-15,-2l143,109r-7,1l131,111r-4,3l124,116r2,1l131,119r2,2l136,123r2,2l139,128r-3,l129,127r-12,1l104,130r-7,1l89,134r-7,4l76,142r-7,5l63,153r-5,7l54,169,,138xe" fillcolor="#fca311" stroked="f">
              <v:path arrowok="t"/>
            </v:shape>
            <v:shape id="_x0000_s1333" style="position:absolute;left:831;top:42;width:153;height:85" coordsize="305,169" path="m,138r,-6l1,118r1,-9l4,98,6,87,10,75,15,63,20,53,27,41r7,-9l39,28r6,-4l50,21r5,-4l61,15r8,-2l75,12r8,-1l81,13r-3,7l77,23r-2,4l75,31r,5l77,33r5,-5l90,20r13,-9l110,7r8,-3l127,2,136,r12,l158,r12,2l183,6r-3,1l173,11r-3,3l168,17r-1,5l167,25r11,-2l204,20r15,l235,21r8,2l250,25r8,3l265,32r-4,1l251,36r-5,1l242,39r-3,2l238,42r2,1l246,44r8,5l265,54r6,4l276,62r7,5l288,73r5,8l298,89r4,9l305,109r-2,-1l295,104r-5,-2l285,101r-7,l272,101r1,2l275,107r2,5l277,119r-7,-4l251,107r-11,-4l227,101r-6,l216,101r-6,1l204,104r3,4l211,116r-13,-2l172,110r-15,-2l143,109r-7,1l131,111r-4,3l124,116r2,1l131,119r2,2l136,123r2,2l139,128r-3,l129,127r-12,1l104,130r-7,1l89,134r-7,4l76,142r-7,5l63,153r-5,7l54,169e" filled="f" strokecolor="#24211d" strokeweight="0">
              <v:path arrowok="t"/>
            </v:shape>
            <v:shape id="_x0000_s1334" style="position:absolute;left:843;top:71;width:104;height:41" coordsize="207,82" path="m,82l4,72,8,64r5,-7l20,49r7,-8l34,35r9,-6l52,23r9,-6l71,13,81,9,92,6,103,3,115,1,127,r12,l157,1r17,2l191,7r16,6l,82xe" fillcolor="#fca311" stroked="f">
              <v:path arrowok="t"/>
            </v:shape>
            <v:shape id="_x0000_s1335" style="position:absolute;left:843;top:71;width:104;height:41" coordsize="207,82" path="m,82l4,72,8,64r5,-7l20,49r7,-8l34,35r9,-6l52,23r9,-6l71,13,81,9,92,6,103,3,115,1,127,r12,l157,1r17,2l191,7r16,6e" filled="f" strokecolor="#24211d" strokeweight="0">
              <v:path arrowok="t"/>
            </v:shape>
            <v:shape id="_x0000_s1336" style="position:absolute;left:863;top:113;width:97;height:53" coordsize="194,106" path="m,43l6,37,19,21r9,-8l39,6,44,4,50,1,56,r7,l62,1,60,3,58,7r-2,4l63,8,78,3,89,1r10,l105,2r7,1l118,5r5,4l122,9r-4,2l116,12r-2,2l113,17r-1,2l118,18r16,-1l144,19r10,3l159,26r4,4l168,34r4,5l170,39r-7,l161,40r-3,1l156,42r-1,2l156,44r4,2l166,49r7,6l176,59r3,4l182,68r3,6l188,80r2,9l193,97r1,9l187,100,173,87,163,80,153,75r-5,-2l143,72r-5,l132,73r1,1l136,77r3,2l140,81r1,4l142,89r-7,-3l120,78r-9,-3l101,74r-4,l93,75r-4,1l86,78r3,7l94,96,86,93,65,86,53,82,41,81r-6,l28,82r-5,3l18,87,,43xe" fillcolor="#fca311" stroked="f">
              <v:path arrowok="t"/>
            </v:shape>
            <v:shape id="_x0000_s1337" style="position:absolute;left:863;top:113;width:97;height:53" coordsize="194,106" path="m,43l6,37,19,21r9,-8l39,6,44,4,50,1,56,r7,l62,1,60,3,58,7r-2,4l63,8,78,3,89,1r10,l105,2r7,1l118,5r5,4l122,9r-4,2l116,12r-2,2l113,17r-1,2l118,18r16,-1l144,19r10,3l159,26r4,4l168,34r4,5l170,39r-7,l161,40r-3,1l156,42r-1,2l156,44r4,2l166,49r7,6l176,59r3,4l182,68r3,6l188,80r2,9l193,97r1,9l187,100,173,87,163,80,153,75r-5,-2l143,72r-5,l132,73r1,1l136,77r3,2l140,81r1,4l142,89r-7,-3l120,78r-9,-3l101,74r-4,l93,75r-4,1l86,78r3,7l94,96,86,93,65,86,53,82,41,81r-6,l28,82r-5,3l18,87e" filled="f" strokecolor="#24211d" strokeweight="0">
              <v:path arrowok="t"/>
            </v:shape>
            <v:shape id="_x0000_s1338" style="position:absolute;left:868;top:134;width:55;height:10" coordsize="109,22" path="m,22l9,17,33,6,40,4,49,2,58,1,67,,77,,87,,97,2r12,3l,22xe" fillcolor="#fca311" stroked="f">
              <v:path arrowok="t"/>
            </v:shape>
            <v:shape id="_x0000_s1339" style="position:absolute;left:868;top:134;width:55;height:10" coordsize="109,22" path="m,22l9,17,33,6,40,4,49,2,58,1,67,,77,,87,,97,2r12,3e" filled="f" strokecolor="#24211d" strokeweight="0">
              <v:path arrowok="t"/>
            </v:shape>
            <v:shape id="_x0000_s1340" style="position:absolute;left:678;top:42;width:153;height:85" coordsize="306,170" path="m306,138r,-6l305,119r-1,-9l302,100,300,89,297,78,292,66,287,55,280,44r-8,-9l268,31r-6,-4l257,23r-6,-3l245,16r-7,-2l231,12r-8,-1l224,13r3,7l229,23r1,4l231,31r,5l229,33r-5,-5l215,20,203,11,196,7,188,4,178,2,169,,158,,147,,136,2,122,6r3,1l131,11r4,3l138,17r1,5l139,25,128,23,102,20r-15,l71,21r-8,2l56,25r-8,3l41,32r4,1l55,36r4,1l64,39r3,2l68,42r-2,1l60,44r-8,5l40,54r-5,4l29,62r-6,5l18,73r-5,8l8,89,4,98,,109r3,-1l11,104r4,-2l21,101r7,l34,101r-1,2l31,107r-2,5l29,119r7,-4l54,107r12,-4l77,101r7,l90,101r6,1l101,104r-3,4l95,116r12,-2l134,110r14,-2l163,109r6,1l175,111r4,3l182,116r-2,1l175,119r-3,2l170,123r-2,2l166,128r3,l176,127r11,-1l199,128r6,1l213,132r7,3l227,140r6,5l240,152r6,8l251,170r55,-32xe" fillcolor="#fca311" stroked="f">
              <v:path arrowok="t"/>
            </v:shape>
            <v:shape id="_x0000_s1341" style="position:absolute;left:678;top:42;width:153;height:85" coordsize="306,170" path="m306,138r,-6l305,119r-1,-9l302,100,300,89,297,78,292,66,287,55,280,44r-8,-9l268,31r-6,-4l257,23r-6,-3l245,16r-7,-2l231,12r-8,-1l224,13r3,7l229,23r1,4l231,31r,5l229,33r-5,-5l215,20,203,11,196,7,188,4,178,2,169,,158,,147,,136,2,122,6r3,1l131,11r4,3l138,17r1,5l139,25,128,23,102,20r-15,l71,21r-8,2l56,25r-8,3l41,32r4,1l55,36r4,1l64,39r3,2l68,42r-2,1l60,44r-8,5l40,54r-5,4l29,62r-6,5l18,73r-5,8l8,89,4,98,,109r3,-1l11,104r4,-2l21,101r7,l34,101r-1,2l31,107r-2,5l29,119r7,-4l54,107r12,-4l77,101r7,l90,101r6,1l101,104r-3,4l95,116r12,-2l134,110r14,-2l163,109r6,1l175,111r4,3l182,116r-2,1l175,119r-3,2l170,123r-2,2l166,128r3,l176,127r11,-1l199,128r6,1l213,132r7,3l227,140r6,5l240,152r6,8l251,170e" filled="f" strokecolor="#24211d" strokeweight="0">
              <v:path arrowok="t"/>
            </v:shape>
            <v:shape id="_x0000_s1342" style="position:absolute;left:714;top:71;width:103;height:41" coordsize="206,82" path="m206,82l203,72r-5,-8l192,57r-6,-8l180,41r-8,-6l163,29r-8,-6l146,17,135,13,125,9,115,6,103,3,92,1,79,,68,,49,1,32,3,16,7,,13e" filled="f" strokecolor="#24211d" strokeweight="0">
              <v:path arrowok="t"/>
            </v:shape>
            <v:shape id="_x0000_s1343" style="position:absolute;left:701;top:113;width:97;height:53" coordsize="195,106" path="m195,46r-6,-7l176,22r-9,-8l155,7,150,4,144,2,137,r-6,l132,1r2,2l136,7r1,4l131,8,116,3,105,1,94,1,89,2,82,3,76,5,71,9r1,l76,11r3,3l82,19,76,18,60,17,50,19,40,22r-5,4l30,30r-5,4l21,39r3,l29,39r4,1l36,41r2,1l39,44r-2,l34,46r-7,3l21,55r-3,4l14,63r-3,5l8,74,6,80,3,89,1,97,,106r7,-6l21,87r9,-7l41,75r5,-2l51,72r5,l62,73r-2,1l57,77r-2,2l53,81r-1,4l52,89r6,-3l74,78r9,-3l93,74r4,l101,75r4,1l108,78r-3,7l100,96r9,-3l130,87r13,-3l155,82r6,l168,84r5,1l178,88,195,46xe" fillcolor="#fca311" stroked="f">
              <v:path arrowok="t"/>
            </v:shape>
            <v:shape id="_x0000_s1344" style="position:absolute;left:701;top:113;width:97;height:53" coordsize="195,106" path="m195,46r-6,-7l176,22r-9,-8l155,7,150,4,144,2,137,r-6,l132,1r2,2l136,7r1,4l131,8,116,3,105,1,94,1,89,2,82,3,76,5,71,9r1,l76,11r3,3l82,19,76,18,60,17,50,19,40,22r-5,4l30,30r-5,4l21,39r3,l29,39r4,1l36,41r2,1l39,44r-2,l34,46r-7,3l21,55r-3,4l14,63r-3,5l8,74,6,80,3,89,1,97,,106r7,-6l21,87r9,-7l41,75r5,-2l51,72r5,l62,73r-2,1l57,77r-2,2l53,81r-1,4l52,89r6,-3l74,78r9,-3l93,74r4,l101,75r4,1l108,78r-3,7l100,96r9,-3l130,87r13,-3l155,82r6,l168,84r5,1l178,88e" filled="f" strokecolor="#24211d" strokeweight="0">
              <v:path arrowok="t"/>
            </v:shape>
            <v:shape id="_x0000_s1345" style="position:absolute;left:738;top:134;width:54;height:10" coordsize="108,22" path="m108,22r-8,-5l76,6,68,4,59,2,51,1,41,,31,,21,,10,2,,5e" filled="f" strokecolor="#24211d" strokeweight="0">
              <v:path arrowok="t"/>
            </v:shape>
            <v:shape id="_x0000_s1346" style="position:absolute;left:785;top:111;width:93;height:176" coordsize="185,352" path="m185,176r-1,17l183,211r-2,17l178,244r-4,15l170,274r-6,13l158,300r-7,11l144,321r-7,9l128,338r-8,5l111,347r-9,3l93,352,83,350,73,347r-8,-4l57,338r-9,-8l40,321,33,311,27,300,20,287,15,274,10,259,7,244,4,228,1,211,,193,,176,,158,1,140,4,123,7,107,10,92,15,77,20,64,27,50,33,39r7,-9l48,20r9,-7l65,7,73,3,83,,93,r9,l111,3r9,4l128,13r9,7l144,30r7,9l158,50r6,14l170,77r4,15l178,107r3,16l183,140r1,18l185,176xe" fillcolor="#fca311" stroked="f">
              <v:path arrowok="t"/>
            </v:shape>
            <v:shape id="_x0000_s1347" style="position:absolute;left:785;top:111;width:93;height:176" coordsize="185,352" path="m185,176r-1,17l183,211r-2,17l178,244r-4,15l170,274r-6,13l158,300r-7,11l144,321r-7,9l128,338r-8,5l111,347r-9,3l93,352,83,350,73,347r-8,-4l57,338r-9,-8l40,321,33,311,27,300,20,287,15,274,10,259,7,244,4,228,1,211,,193,,176,,158,1,140,4,123,7,107,10,92,15,77,20,64,27,50,33,39r7,-9l48,20r9,-7l65,7,73,3,83,,93,r9,l111,3r9,4l128,13r9,7l144,30r7,9l158,50r6,14l170,77r4,15l178,107r3,16l183,140r1,18l185,176e" filled="f" strokecolor="#24211d" strokeweight="0">
              <v:path arrowok="t"/>
            </v:shape>
            <v:shape id="_x0000_s1348" style="position:absolute;left:811;top:175;width:40;height:77" coordsize="82,154" path="m82,76r,16l78,107r-3,13l70,131r-3,6l64,141r-3,4l58,148r-5,3l49,152r-4,2l42,154r-5,l34,152r-4,-1l25,148r-3,-3l18,141r-3,-4l13,131,8,120,4,107,2,92,,76,2,61,4,46,8,34,13,22r2,-5l18,12,22,9,25,5,30,3,34,1,37,r5,l45,r4,1l53,3r5,2l61,9r3,3l67,17r3,5l75,34r3,12l82,61r,15e" filled="f" strokecolor="#24211d" strokeweight="0">
              <v:path arrowok="t"/>
            </v:shape>
            <v:shape id="_x0000_s1349" style="position:absolute;left:829;top:141;width:4;height:33" coordsize="8,66" path="m,l2,5r3,6l6,17r1,7l8,32r,8l7,48,5,57,4,61,3,66e" filled="f" strokecolor="#24211d" strokeweight="0">
              <v:path arrowok="t"/>
            </v:shape>
            <v:shape id="_x0000_s1350" style="position:absolute;left:179;top:42;width:153;height:85" coordsize="306,169" path="m,138r,-6l1,118r2,-9l5,98,8,87,11,75,15,63,21,53,27,41r9,-9l40,28r5,-4l50,21r6,-4l63,15r6,-2l76,12r7,-1l82,13r-3,7l77,23r-1,4l75,31r1,5l77,33r5,-5l92,20r11,-9l110,7r9,-3l127,2,137,r11,l159,r12,2l183,6r-2,1l175,11r-3,3l169,17r-1,5l168,25r10,-2l204,20r16,l235,21r8,2l252,25r7,3l265,32r-4,1l252,36r-4,1l242,39r-3,2l238,42r2,1l247,44r8,5l266,54r5,4l278,62r5,5l288,73r5,8l298,89r5,9l306,109r-2,-1l295,104r-5,-2l285,101r-6,l273,101r1,2l276,107r2,5l278,119r-8,-4l252,107r-12,-4l229,101r-6,l216,101r-6,1l205,104r3,4l211,116r-11,-2l173,110r-15,-2l144,109r-7,1l132,111r-5,3l124,116r2,1l131,119r3,2l136,123r4,2l141,128r-4,l130,127r-11,1l105,130r-7,1l91,134r-8,4l76,142r-6,5l64,153r-5,7l54,169,,138xe" fillcolor="#fca311" stroked="f">
              <v:path arrowok="t"/>
            </v:shape>
            <v:shape id="_x0000_s1351" style="position:absolute;left:179;top:42;width:153;height:85" coordsize="306,169" path="m,138r,-6l1,118r2,-9l5,98,8,87,11,75,15,63,21,53,27,41r9,-9l40,28r5,-4l50,21r6,-4l63,15r6,-2l76,12r7,-1l82,13r-3,7l77,23r-1,4l75,31r1,5l77,33r5,-5l92,20r11,-9l110,7r9,-3l127,2,137,r11,l159,r12,2l183,6r-2,1l175,11r-3,3l169,17r-1,5l168,25r10,-2l204,20r16,l235,21r8,2l252,25r7,3l265,32r-4,1l252,36r-4,1l242,39r-3,2l238,42r2,1l247,44r8,5l266,54r5,4l278,62r5,5l288,73r5,8l298,89r5,9l306,109r-2,-1l295,104r-5,-2l285,101r-6,l273,101r1,2l276,107r2,5l278,119r-8,-4l252,107r-12,-4l229,101r-6,l216,101r-6,1l205,104r3,4l211,116r-11,-2l173,110r-15,-2l144,109r-7,1l132,111r-5,3l124,116r2,1l131,119r3,2l136,123r4,2l141,128r-4,l130,127r-11,1l105,130r-7,1l91,134r-8,4l76,142r-6,5l64,153r-5,7l54,169e" filled="f" strokecolor="#24211d" strokeweight="0">
              <v:path arrowok="t"/>
            </v:shape>
            <v:shape id="_x0000_s1352" style="position:absolute;left:192;top:71;width:103;height:41" coordsize="206,82" path="m,82l3,72,9,64r5,-7l20,49r6,-8l35,35r8,-6l51,23,61,17,71,13,81,9,92,6,103,3,115,1,126,r12,l157,1r17,2l190,7r16,6l,82xe" fillcolor="#fca311" stroked="f">
              <v:path arrowok="t"/>
            </v:shape>
            <v:shape id="_x0000_s1353" style="position:absolute;left:192;top:71;width:103;height:41" coordsize="206,82" path="m,82l3,72,9,64r5,-7l20,49r6,-8l35,35r8,-6l51,23,61,17,71,13,81,9,92,6,103,3,115,1,126,r12,l157,1r17,2l190,7r16,6e" filled="f" strokecolor="#24211d" strokeweight="0">
              <v:path arrowok="t"/>
            </v:shape>
            <v:shape id="_x0000_s1354" style="position:absolute;left:211;top:113;width:97;height:53" coordsize="193,106" path="m,43l5,37,18,21,28,13,38,6,44,4,50,1,56,r6,l61,1,59,3,57,7r-1,4l62,8,78,3,88,1r11,l105,2r6,1l117,5r5,4l121,9r-4,2l114,14r-3,5l117,18r17,-1l143,19r11,3l159,26r4,4l167,34r4,5l169,39r-5,l161,40r-3,1l156,42r-1,2l157,44r3,2l166,49r6,6l175,59r4,4l183,68r3,6l188,80r2,9l192,97r1,9l187,100,172,87r-9,-7l152,75r-5,-2l142,72r-5,l132,73r2,1l137,77r1,2l140,81r1,4l141,89r-6,-3l119,78r-9,-3l101,74r-5,l92,75r-4,1l85,78r4,7l93,96,85,93,65,86,53,82,40,81r-6,l28,82r-5,3l17,87,,43xe" fillcolor="#fca311" stroked="f">
              <v:path arrowok="t"/>
            </v:shape>
            <v:shape id="_x0000_s1355" style="position:absolute;left:211;top:113;width:97;height:53" coordsize="193,106" path="m,43l5,37,18,21,28,13,38,6,44,4,50,1,56,r6,l61,1,59,3,57,7r-1,4l62,8,78,3,88,1r11,l105,2r6,1l117,5r5,4l121,9r-4,2l114,14r-3,5l117,18r17,-1l143,19r11,3l159,26r4,4l167,34r4,5l169,39r-5,l161,40r-3,1l156,42r-1,2l157,44r3,2l166,49r6,6l175,59r4,4l183,68r3,6l188,80r2,9l192,97r1,9l187,100,172,87r-9,-7l152,75r-5,-2l142,72r-5,l132,73r2,1l137,77r1,2l140,81r1,4l141,89r-6,-3l119,78r-9,-3l101,74r-5,l92,75r-4,1l85,78r4,7l93,96,85,93,65,86,53,82,40,81r-6,l28,82r-5,3l17,87e" filled="f" strokecolor="#24211d" strokeweight="0">
              <v:path arrowok="t"/>
            </v:shape>
            <v:shape id="_x0000_s1356" style="position:absolute;left:217;top:134;width:54;height:10" coordsize="108,22" path="m,22l9,17,32,6,41,4,49,2,57,1,67,,77,,87,,98,2r10,3l,22xe" fillcolor="#fca311" stroked="f">
              <v:path arrowok="t"/>
            </v:shape>
            <v:shape id="_x0000_s1357" style="position:absolute;left:217;top:134;width:54;height:10" coordsize="108,22" path="m,22l9,17,32,6,41,4,49,2,57,1,67,,77,,87,,98,2r10,3e" filled="f" strokecolor="#24211d" strokeweight="0">
              <v:path arrowok="t"/>
            </v:shape>
            <v:shape id="_x0000_s1358" style="position:absolute;left:26;top:42;width:153;height:85" coordsize="305,170" path="m305,138r,-6l304,119r-1,-9l302,100,299,89,296,78,292,66,287,55,279,44r-7,-9l267,31r-5,-4l257,23r-7,-3l244,16r-6,-2l231,12r-9,-1l224,13r3,7l229,23r2,4l231,31r,5l229,33r-6,-5l215,20,203,11,195,7,188,4,179,2,169,,159,,147,,135,2,123,6r3,1l132,11r3,3l137,17r1,5l138,25,128,23,102,20r-16,l71,21r-9,2l55,25r-7,3l40,32r5,1l54,36r5,1l63,39r3,2l67,42r-2,1l59,44r-8,5l40,54r-6,4l29,62r-6,5l18,73r-6,8l7,89,3,98,,109r3,-1l10,104r6,-2l21,101r6,l33,101r-1,2l30,107r-2,5l28,119r7,-4l54,107r11,-4l78,101r5,l89,101r7,1l101,104r-2,4l95,116r11,-2l133,110r16,-2l162,109r6,1l174,111r5,3l182,116r-2,1l174,119r-2,2l169,123r-2,2l166,128r2,l176,127r10,-1l198,128r8,1l213,132r6,3l226,140r8,5l240,152r5,8l250,170r55,-32xe" fillcolor="#fca311" stroked="f">
              <v:path arrowok="t"/>
            </v:shape>
            <v:shape id="_x0000_s1359" style="position:absolute;left:26;top:42;width:153;height:85" coordsize="305,170" path="m305,138r,-6l304,119r-1,-9l302,100,299,89,296,78,292,66,287,55,279,44r-7,-9l267,31r-5,-4l257,23r-7,-3l244,16r-6,-2l231,12r-9,-1l224,13r3,7l229,23r2,4l231,31r,5l229,33r-6,-5l215,20,203,11,195,7,188,4,179,2,169,,159,,147,,135,2,123,6r3,1l132,11r3,3l137,17r1,5l138,25,128,23,102,20r-16,l71,21r-9,2l55,25r-7,3l40,32r5,1l54,36r5,1l63,39r3,2l67,42r-2,1l59,44r-8,5l40,54r-6,4l29,62r-6,5l18,73r-6,8l7,89,3,98,,109r3,-1l10,104r6,-2l21,101r6,l33,101r-1,2l30,107r-2,5l28,119r7,-4l54,107r11,-4l78,101r5,l89,101r7,1l101,104r-2,4l95,116r11,-2l133,110r16,-2l162,109r6,1l174,111r5,3l182,116r-2,1l174,119r-2,2l169,123r-2,2l166,128r2,l176,127r10,-1l198,128r8,1l213,132r6,3l226,140r8,5l240,152r5,8l250,170e" filled="f" strokecolor="#24211d" strokeweight="0">
              <v:path arrowok="t"/>
            </v:shape>
            <v:shape id="_x0000_s1360" style="position:absolute;left:62;top:71;width:103;height:41" coordsize="205,82" path="m205,82l202,72r-5,-8l192,57r-6,-8l179,41r-7,-6l164,29,154,23r-9,-6l136,13,125,9,114,6,102,3,91,1,80,,67,,50,1,32,3,15,7,,13e" filled="f" strokecolor="#24211d" strokeweight="0">
              <v:path arrowok="t"/>
            </v:shape>
            <v:shape id="_x0000_s1361" style="position:absolute;left:49;top:113;width:98;height:53" coordsize="195,106" path="m195,46r-5,-7l175,22r-9,-8l154,7,149,4,143,2,137,r-6,l132,1r2,2l136,7r1,4l131,8,115,3,105,1,93,1,88,2,82,3,76,5,70,9r1,l76,11r4,3l82,19,76,18,59,17r-9,2l39,22r-4,4l30,30r-4,4l21,39r3,l29,39r3,1l35,41r2,1l38,44r-2,l33,46r-6,3l20,55r-3,4l14,63r-4,5l8,74,5,80,3,89,1,97,,106r6,-6l20,87,30,80,40,75r5,-2l51,72r5,l61,73r-1,1l57,77r-2,2l54,81r-1,4l52,89r6,-3l73,78,83,75r9,-1l96,74r4,1l105,76r3,2l105,85,99,96r10,-3l130,87r12,-3l154,82r7,l167,84r6,1l178,88,195,46xe" fillcolor="#fca311" stroked="f">
              <v:path arrowok="t"/>
            </v:shape>
            <v:shape id="_x0000_s1362" style="position:absolute;left:49;top:113;width:98;height:53" coordsize="195,106" path="m195,46r-5,-7l175,22r-9,-8l154,7,149,4,143,2,137,r-6,l132,1r2,2l136,7r1,4l131,8,115,3,105,1,93,1,88,2,82,3,76,5,70,9r1,l76,11r4,3l82,19,76,18,59,17r-9,2l39,22r-4,4l30,30r-4,4l21,39r3,l29,39r3,1l35,41r2,1l38,44r-2,l33,46r-6,3l20,55r-3,4l14,63r-4,5l8,74,5,80,3,89,1,97,,106r6,-6l20,87,30,80,40,75r5,-2l51,72r5,l61,73r-1,1l57,77r-2,2l54,81r-1,4l52,89r6,-3l73,78,83,75r9,-1l96,74r4,1l105,76r3,2l105,85,99,96r10,-3l130,87r12,-3l154,82r7,l167,84r6,1l178,88e" filled="f" strokecolor="#24211d" strokeweight="0">
              <v:path arrowok="t"/>
            </v:shape>
            <v:shape id="_x0000_s1363" style="position:absolute;left:86;top:134;width:55;height:10" coordsize="110,22" path="m110,22l100,17,76,6,69,4,60,2,51,1,42,,32,,22,,12,2,,5e" filled="f" strokecolor="#24211d" strokeweight="0">
              <v:path arrowok="t"/>
            </v:shape>
            <v:shape id="_x0000_s1364" style="position:absolute;left:133;top:111;width:93;height:176" coordsize="186,352" path="m186,176r,17l184,211r-2,17l179,244r-5,15l170,274r-5,13l159,300r-6,11l145,321r-8,9l130,338r-10,5l112,347r-9,3l93,352,83,350r-8,-3l65,343r-8,-5l49,330r-9,-9l33,311,27,300,21,287,16,274,11,259,7,244,4,228,2,211,,193,,176,,158,2,140,4,123,7,107,11,92,16,77,21,64,27,50,33,39r7,-9l49,20r8,-7l65,7,75,3,83,,93,r10,l112,3r8,4l130,13r7,7l145,30r8,9l159,50r6,14l170,77r4,15l179,107r3,16l184,140r2,18l186,176xe" fillcolor="#fca311" stroked="f">
              <v:path arrowok="t"/>
            </v:shape>
            <v:shape id="_x0000_s1365" style="position:absolute;left:133;top:111;width:93;height:176" coordsize="186,352" path="m186,176r,17l184,211r-2,17l179,244r-5,15l170,274r-5,13l159,300r-6,11l145,321r-8,9l130,338r-10,5l112,347r-9,3l93,352,83,350r-8,-3l65,343r-8,-5l49,330r-9,-9l33,311,27,300,21,287,16,274,11,259,7,244,4,228,2,211,,193,,176,,158,2,140,4,123,7,107,11,92,16,77,21,64,27,50,33,39r7,-9l49,20r8,-7l65,7,75,3,83,,93,r10,l112,3r8,4l130,13r7,7l145,30r8,9l159,50r6,14l170,77r4,15l179,107r3,16l184,140r2,18l186,176e" filled="f" strokecolor="#24211d" strokeweight="0">
              <v:path arrowok="t"/>
            </v:shape>
            <v:shape id="_x0000_s1366" style="position:absolute;left:159;top:175;width:41;height:77" coordsize="82,154" path="m82,76l81,92r-2,15l75,120r-6,11l67,137r-3,4l60,145r-3,3l53,151r-3,1l46,154r-5,l37,154r-4,-2l29,151r-4,-3l22,145r-3,-4l15,137r-3,-6l7,120,3,107,1,92,,76,1,61,3,46,7,34,12,22r3,-5l19,12,22,9,25,5,29,3,33,1,37,r4,l46,r4,1l53,3r4,2l60,9r4,3l67,17r2,5l75,34r4,12l81,61r1,15e" filled="f" strokecolor="#24211d" strokeweight="0">
              <v:path arrowok="t"/>
            </v:shape>
            <v:shape id="_x0000_s1367" style="position:absolute;left:177;top:141;width:4;height:33" coordsize="9,66" path="m,l3,5r2,6l7,17r2,7l9,32r,8l7,48,6,57,4,61,3,66e" filled="f" strokecolor="#24211d" strokeweight="0">
              <v:path arrowok="t"/>
            </v:shape>
          </v:group>
          <v:shape id="_x0000_s1368" style="position:absolute;left:2;top:2;width:1007;height:1245" coordsize="2014,2491" path="m2013,837r-3,115l2001,1064r-14,107l1969,1272r-23,98l1919,1462r-31,87l1853,1632r-36,78l1777,1784r-41,69l1692,1918r-45,62l1601,2037r-47,54l1506,2141r-46,45l1413,2229r-47,38l1321,2302r-43,32l1236,2363r-39,25l1159,2411r-33,20l1095,2447r-27,14l1045,2471r-31,15l1003,2491r-12,-5l959,2471r-23,-10l910,2446r-31,-16l846,2410r-37,-22l770,2362r-42,-29l686,2301r-46,-35l594,2227r-45,-43l501,2139r-47,-50l407,2035r-45,-57l317,1917r-43,-66l233,1782r-40,-74l157,1629r-34,-82l93,1460,66,1368,44,1271,25,1170,12,1063,3,952,,835,,805,,764,,712,,653,,587,,517,,444,,372,,300,,232,,169,,113,,66,,31,,8,,,2013,r,2l2013,9r,13l2013,40r,24l2013,95r,38l2014,177r,52l2014,289r,68l2014,434r-1,86l2013,616r,105l2013,837e" filled="f" strokecolor="#24211d" strokeweight="0">
            <v:path arrowok="t"/>
          </v:shape>
        </v:group>
      </w:pict>
    </w:r>
    <w:r w:rsidR="0078600D" w:rsidRPr="00F31504">
      <w:rPr>
        <w:rFonts w:ascii="Calibri" w:hAnsi="Calibri"/>
        <w:color w:val="333399"/>
        <w:sz w:val="52"/>
        <w:szCs w:val="52"/>
      </w:rPr>
      <w:t xml:space="preserve">The </w:t>
    </w:r>
    <w:smartTag w:uri="urn:schemas-microsoft-com:office:smarttags" w:element="place">
      <w:smartTag w:uri="urn:schemas-microsoft-com:office:smarttags" w:element="PlaceName">
        <w:r w:rsidR="0078600D" w:rsidRPr="00F31504">
          <w:rPr>
            <w:rFonts w:ascii="Calibri" w:hAnsi="Calibri"/>
            <w:color w:val="333399"/>
            <w:sz w:val="52"/>
            <w:szCs w:val="52"/>
          </w:rPr>
          <w:t>Highfield</w:t>
        </w:r>
      </w:smartTag>
      <w:r w:rsidR="0078600D" w:rsidRPr="00F31504">
        <w:rPr>
          <w:rFonts w:ascii="Calibri" w:hAnsi="Calibri"/>
          <w:color w:val="333399"/>
          <w:sz w:val="52"/>
          <w:szCs w:val="52"/>
        </w:rPr>
        <w:t xml:space="preserve"> </w:t>
      </w:r>
      <w:smartTag w:uri="urn:schemas-microsoft-com:office:smarttags" w:element="PlaceType">
        <w:r w:rsidR="0078600D" w:rsidRPr="00F31504">
          <w:rPr>
            <w:rFonts w:ascii="Calibri" w:hAnsi="Calibri"/>
            <w:color w:val="333399"/>
            <w:sz w:val="52"/>
            <w:szCs w:val="52"/>
          </w:rPr>
          <w:t>School</w:t>
        </w:r>
      </w:smartTag>
    </w:smartTag>
  </w:p>
  <w:p w:rsidR="0078600D" w:rsidRPr="00F31504" w:rsidRDefault="0078600D" w:rsidP="00E4698F">
    <w:pPr>
      <w:pStyle w:val="Footer"/>
      <w:tabs>
        <w:tab w:val="left" w:pos="2268"/>
      </w:tabs>
      <w:jc w:val="center"/>
      <w:rPr>
        <w:rFonts w:ascii="Calibri" w:hAnsi="Calibri"/>
        <w:color w:val="333399"/>
        <w:sz w:val="28"/>
        <w:szCs w:val="28"/>
      </w:rPr>
    </w:pPr>
    <w:r w:rsidRPr="00F31504">
      <w:rPr>
        <w:rFonts w:ascii="Calibri" w:hAnsi="Calibri"/>
        <w:color w:val="333399"/>
        <w:sz w:val="28"/>
        <w:szCs w:val="28"/>
      </w:rPr>
      <w:t xml:space="preserve">A </w:t>
    </w:r>
    <w:smartTag w:uri="urn:schemas-microsoft-com:office:smarttags" w:element="place">
      <w:smartTag w:uri="urn:schemas-microsoft-com:office:smarttags" w:element="PlaceName">
        <w:r w:rsidRPr="00F31504">
          <w:rPr>
            <w:rFonts w:ascii="Calibri" w:hAnsi="Calibri"/>
            <w:color w:val="333399"/>
            <w:sz w:val="28"/>
            <w:szCs w:val="28"/>
          </w:rPr>
          <w:t>Leading</w:t>
        </w:r>
      </w:smartTag>
      <w:r w:rsidRPr="00F31504">
        <w:rPr>
          <w:rFonts w:ascii="Calibri" w:hAnsi="Calibri"/>
          <w:color w:val="333399"/>
          <w:sz w:val="28"/>
          <w:szCs w:val="28"/>
        </w:rPr>
        <w:t xml:space="preserve"> </w:t>
      </w:r>
      <w:smartTag w:uri="urn:schemas-microsoft-com:office:smarttags" w:element="PlaceName">
        <w:r w:rsidRPr="00F31504">
          <w:rPr>
            <w:rFonts w:ascii="Calibri" w:hAnsi="Calibri"/>
            <w:color w:val="333399"/>
            <w:sz w:val="28"/>
            <w:szCs w:val="28"/>
          </w:rPr>
          <w:t>Edge</w:t>
        </w:r>
      </w:smartTag>
      <w:r w:rsidRPr="00F31504">
        <w:rPr>
          <w:rFonts w:ascii="Calibri" w:hAnsi="Calibri"/>
          <w:color w:val="333399"/>
          <w:sz w:val="28"/>
          <w:szCs w:val="28"/>
        </w:rPr>
        <w:t xml:space="preserve"> </w:t>
      </w:r>
      <w:smartTag w:uri="urn:schemas-microsoft-com:office:smarttags" w:element="PlaceName">
        <w:r w:rsidRPr="00F31504">
          <w:rPr>
            <w:rFonts w:ascii="Calibri" w:hAnsi="Calibri"/>
            <w:color w:val="333399"/>
            <w:sz w:val="28"/>
            <w:szCs w:val="28"/>
          </w:rPr>
          <w:t>Specialist</w:t>
        </w:r>
      </w:smartTag>
      <w:r w:rsidRPr="00F31504">
        <w:rPr>
          <w:rFonts w:ascii="Calibri" w:hAnsi="Calibri"/>
          <w:color w:val="333399"/>
          <w:sz w:val="28"/>
          <w:szCs w:val="28"/>
        </w:rPr>
        <w:t xml:space="preserve"> </w:t>
      </w:r>
      <w:smartTag w:uri="urn:schemas-microsoft-com:office:smarttags" w:element="PlaceName">
        <w:r w:rsidRPr="00F31504">
          <w:rPr>
            <w:rFonts w:ascii="Calibri" w:hAnsi="Calibri"/>
            <w:color w:val="333399"/>
            <w:sz w:val="28"/>
            <w:szCs w:val="28"/>
          </w:rPr>
          <w:t>Science</w:t>
        </w:r>
      </w:smartTag>
      <w:r w:rsidRPr="00F31504">
        <w:rPr>
          <w:rFonts w:ascii="Calibri" w:hAnsi="Calibri"/>
          <w:color w:val="333399"/>
          <w:sz w:val="28"/>
          <w:szCs w:val="28"/>
        </w:rPr>
        <w:t xml:space="preserve"> </w:t>
      </w:r>
      <w:smartTag w:uri="urn:schemas-microsoft-com:office:smarttags" w:element="PlaceType">
        <w:r w:rsidRPr="00F31504">
          <w:rPr>
            <w:rFonts w:ascii="Calibri" w:hAnsi="Calibri"/>
            <w:color w:val="333399"/>
            <w:sz w:val="28"/>
            <w:szCs w:val="28"/>
          </w:rPr>
          <w:t>College</w:t>
        </w:r>
      </w:smartTag>
    </w:smartTag>
  </w:p>
  <w:p w:rsidR="0078600D" w:rsidRDefault="0078600D" w:rsidP="00E4698F">
    <w:pPr>
      <w:pStyle w:val="Header"/>
      <w:tabs>
        <w:tab w:val="left" w:pos="2268"/>
      </w:tabs>
      <w:jc w:val="center"/>
      <w:rPr>
        <w:rFonts w:ascii="Calibri" w:hAnsi="Calibri"/>
        <w:i/>
        <w:color w:val="333399"/>
        <w:sz w:val="20"/>
        <w:szCs w:val="20"/>
      </w:rPr>
    </w:pPr>
    <w:r w:rsidRPr="00D570D2">
      <w:rPr>
        <w:rFonts w:ascii="Calibri" w:hAnsi="Calibri"/>
        <w:i/>
        <w:color w:val="333399"/>
        <w:sz w:val="20"/>
        <w:szCs w:val="20"/>
      </w:rPr>
      <w:t xml:space="preserve">Headteacher: Mr </w:t>
    </w:r>
    <w:smartTag w:uri="urn:schemas-microsoft-com:office:smarttags" w:element="PersonName">
      <w:r w:rsidRPr="00D570D2">
        <w:rPr>
          <w:rFonts w:ascii="Calibri" w:hAnsi="Calibri"/>
          <w:i/>
          <w:color w:val="333399"/>
          <w:sz w:val="20"/>
          <w:szCs w:val="20"/>
        </w:rPr>
        <w:t>Ian Morris</w:t>
      </w:r>
    </w:smartTag>
    <w:r>
      <w:rPr>
        <w:rFonts w:ascii="Calibri" w:hAnsi="Calibri"/>
        <w:i/>
        <w:color w:val="333399"/>
        <w:sz w:val="20"/>
        <w:szCs w:val="20"/>
      </w:rPr>
      <w:t>, BA (Hons)</w:t>
    </w:r>
  </w:p>
  <w:p w:rsidR="0078600D" w:rsidRPr="00D570D2" w:rsidRDefault="0078600D" w:rsidP="00E4698F">
    <w:pPr>
      <w:pStyle w:val="Header"/>
      <w:tabs>
        <w:tab w:val="left" w:pos="2268"/>
      </w:tabs>
      <w:jc w:val="center"/>
      <w:rPr>
        <w:i/>
        <w:color w:val="333399"/>
        <w:sz w:val="20"/>
        <w:szCs w:val="20"/>
      </w:rPr>
    </w:pPr>
  </w:p>
  <w:p w:rsidR="0078600D" w:rsidRDefault="0078600D" w:rsidP="00E4698F">
    <w:pPr>
      <w:pStyle w:val="Footer"/>
      <w:pBdr>
        <w:bottom w:val="single" w:sz="4" w:space="1"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A03CA"/>
    <w:multiLevelType w:val="hybridMultilevel"/>
    <w:tmpl w:val="2F2AE8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1">
      <w:start w:val="1"/>
      <w:numFmt w:val="bullet"/>
      <w:lvlText w:val=""/>
      <w:lvlJc w:val="left"/>
      <w:pPr>
        <w:ind w:left="3600" w:hanging="360"/>
      </w:pPr>
      <w:rPr>
        <w:rFonts w:ascii="Symbol" w:hAnsi="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20"/>
  <w:drawingGridHorizontalSpacing w:val="120"/>
  <w:displayHorizontalDrawingGridEvery w:val="2"/>
  <w:noPunctuationKerning/>
  <w:characterSpacingControl w:val="doNotCompress"/>
  <w:hdrShapeDefaults>
    <o:shapedefaults v:ext="edit" spidmax="3074"/>
    <o:shapelayout v:ext="edit">
      <o:idmap v:ext="edit" data="1"/>
      <o:regrouptable v:ext="edit">
        <o:entry new="1" old="0"/>
      </o:regrouptable>
    </o:shapelayout>
  </w:hdrShapeDefaults>
  <w:footnotePr>
    <w:footnote w:id="-1"/>
    <w:footnote w:id="0"/>
  </w:footnotePr>
  <w:endnotePr>
    <w:endnote w:id="-1"/>
    <w:endnote w:id="0"/>
  </w:endnotePr>
  <w:compat/>
  <w:rsids>
    <w:rsidRoot w:val="008051A4"/>
    <w:rsid w:val="000003A5"/>
    <w:rsid w:val="000112F1"/>
    <w:rsid w:val="000222A2"/>
    <w:rsid w:val="00025A46"/>
    <w:rsid w:val="0003497C"/>
    <w:rsid w:val="00045C54"/>
    <w:rsid w:val="00052921"/>
    <w:rsid w:val="000542B5"/>
    <w:rsid w:val="0005768F"/>
    <w:rsid w:val="00080F73"/>
    <w:rsid w:val="00085943"/>
    <w:rsid w:val="0008719F"/>
    <w:rsid w:val="000A2F46"/>
    <w:rsid w:val="000F38C1"/>
    <w:rsid w:val="000F566A"/>
    <w:rsid w:val="0011536D"/>
    <w:rsid w:val="001352D8"/>
    <w:rsid w:val="00140061"/>
    <w:rsid w:val="001521D2"/>
    <w:rsid w:val="0016245C"/>
    <w:rsid w:val="0016584D"/>
    <w:rsid w:val="001706A6"/>
    <w:rsid w:val="0017546E"/>
    <w:rsid w:val="001942CA"/>
    <w:rsid w:val="001B67AF"/>
    <w:rsid w:val="001B7437"/>
    <w:rsid w:val="001C5C66"/>
    <w:rsid w:val="001D290C"/>
    <w:rsid w:val="001D7F4F"/>
    <w:rsid w:val="001F0027"/>
    <w:rsid w:val="001F4007"/>
    <w:rsid w:val="0020113F"/>
    <w:rsid w:val="00215F9C"/>
    <w:rsid w:val="002162FC"/>
    <w:rsid w:val="00230F10"/>
    <w:rsid w:val="002463B8"/>
    <w:rsid w:val="0028426E"/>
    <w:rsid w:val="002856EA"/>
    <w:rsid w:val="00285B8F"/>
    <w:rsid w:val="002A582F"/>
    <w:rsid w:val="002C21B1"/>
    <w:rsid w:val="002C7BDA"/>
    <w:rsid w:val="002F14D2"/>
    <w:rsid w:val="00307A0D"/>
    <w:rsid w:val="00317C18"/>
    <w:rsid w:val="00333292"/>
    <w:rsid w:val="0033372C"/>
    <w:rsid w:val="003356BD"/>
    <w:rsid w:val="0039079D"/>
    <w:rsid w:val="00394064"/>
    <w:rsid w:val="003A6156"/>
    <w:rsid w:val="003A7995"/>
    <w:rsid w:val="003C3452"/>
    <w:rsid w:val="003C4C9D"/>
    <w:rsid w:val="003D27AE"/>
    <w:rsid w:val="003D6533"/>
    <w:rsid w:val="003D72A3"/>
    <w:rsid w:val="003E2DE8"/>
    <w:rsid w:val="00402716"/>
    <w:rsid w:val="00406058"/>
    <w:rsid w:val="00424A11"/>
    <w:rsid w:val="0042799A"/>
    <w:rsid w:val="00433542"/>
    <w:rsid w:val="00436134"/>
    <w:rsid w:val="00452547"/>
    <w:rsid w:val="004674BA"/>
    <w:rsid w:val="00477F9E"/>
    <w:rsid w:val="00484341"/>
    <w:rsid w:val="00491896"/>
    <w:rsid w:val="004A3939"/>
    <w:rsid w:val="004A6E28"/>
    <w:rsid w:val="004B19ED"/>
    <w:rsid w:val="004B7FC7"/>
    <w:rsid w:val="004C4B7F"/>
    <w:rsid w:val="004E078D"/>
    <w:rsid w:val="004F3D76"/>
    <w:rsid w:val="00511342"/>
    <w:rsid w:val="005129F0"/>
    <w:rsid w:val="00515B18"/>
    <w:rsid w:val="00517D73"/>
    <w:rsid w:val="00520216"/>
    <w:rsid w:val="0052491D"/>
    <w:rsid w:val="00546BE8"/>
    <w:rsid w:val="00552B62"/>
    <w:rsid w:val="0056193B"/>
    <w:rsid w:val="0056599C"/>
    <w:rsid w:val="005953B1"/>
    <w:rsid w:val="005A1E3B"/>
    <w:rsid w:val="005B0D91"/>
    <w:rsid w:val="005B4C6D"/>
    <w:rsid w:val="005C5D90"/>
    <w:rsid w:val="005E421A"/>
    <w:rsid w:val="005E5A66"/>
    <w:rsid w:val="005F671B"/>
    <w:rsid w:val="006108F9"/>
    <w:rsid w:val="00615B5C"/>
    <w:rsid w:val="00617C25"/>
    <w:rsid w:val="0064781D"/>
    <w:rsid w:val="00650405"/>
    <w:rsid w:val="00651294"/>
    <w:rsid w:val="006518F3"/>
    <w:rsid w:val="00654180"/>
    <w:rsid w:val="006756F4"/>
    <w:rsid w:val="00680E79"/>
    <w:rsid w:val="006870A9"/>
    <w:rsid w:val="006974C6"/>
    <w:rsid w:val="006A3F8C"/>
    <w:rsid w:val="006A4821"/>
    <w:rsid w:val="006C74FD"/>
    <w:rsid w:val="00721B3C"/>
    <w:rsid w:val="0072527B"/>
    <w:rsid w:val="00725530"/>
    <w:rsid w:val="007553E2"/>
    <w:rsid w:val="0076201B"/>
    <w:rsid w:val="00766FEA"/>
    <w:rsid w:val="00774EC6"/>
    <w:rsid w:val="007755AD"/>
    <w:rsid w:val="00783270"/>
    <w:rsid w:val="0078600D"/>
    <w:rsid w:val="00790AF2"/>
    <w:rsid w:val="007C0A40"/>
    <w:rsid w:val="007D0E78"/>
    <w:rsid w:val="007D16A3"/>
    <w:rsid w:val="007D75C7"/>
    <w:rsid w:val="008051A4"/>
    <w:rsid w:val="00814522"/>
    <w:rsid w:val="00815049"/>
    <w:rsid w:val="008168EF"/>
    <w:rsid w:val="008179BA"/>
    <w:rsid w:val="008728E7"/>
    <w:rsid w:val="0088298E"/>
    <w:rsid w:val="00883824"/>
    <w:rsid w:val="00884D87"/>
    <w:rsid w:val="00892134"/>
    <w:rsid w:val="008A47E9"/>
    <w:rsid w:val="008B010B"/>
    <w:rsid w:val="008B594B"/>
    <w:rsid w:val="008B7BD1"/>
    <w:rsid w:val="008C1C23"/>
    <w:rsid w:val="008D201D"/>
    <w:rsid w:val="008E5B50"/>
    <w:rsid w:val="008E61F0"/>
    <w:rsid w:val="008F48D8"/>
    <w:rsid w:val="00911634"/>
    <w:rsid w:val="0091763C"/>
    <w:rsid w:val="00921251"/>
    <w:rsid w:val="009418CA"/>
    <w:rsid w:val="00947B9B"/>
    <w:rsid w:val="009541ED"/>
    <w:rsid w:val="009613B7"/>
    <w:rsid w:val="009859A5"/>
    <w:rsid w:val="00990E54"/>
    <w:rsid w:val="009B6328"/>
    <w:rsid w:val="009C06F3"/>
    <w:rsid w:val="009C21FB"/>
    <w:rsid w:val="009C56FF"/>
    <w:rsid w:val="009D374F"/>
    <w:rsid w:val="009E1EAB"/>
    <w:rsid w:val="009E31BD"/>
    <w:rsid w:val="009E6F45"/>
    <w:rsid w:val="009F3AE5"/>
    <w:rsid w:val="00A04D77"/>
    <w:rsid w:val="00A13992"/>
    <w:rsid w:val="00A309A1"/>
    <w:rsid w:val="00A42642"/>
    <w:rsid w:val="00A512F7"/>
    <w:rsid w:val="00A61AAA"/>
    <w:rsid w:val="00A81990"/>
    <w:rsid w:val="00AB7251"/>
    <w:rsid w:val="00AC1AE4"/>
    <w:rsid w:val="00AD265F"/>
    <w:rsid w:val="00AE1499"/>
    <w:rsid w:val="00AE34E2"/>
    <w:rsid w:val="00AF5090"/>
    <w:rsid w:val="00B10DEC"/>
    <w:rsid w:val="00B32E9E"/>
    <w:rsid w:val="00B36390"/>
    <w:rsid w:val="00B41EF6"/>
    <w:rsid w:val="00B4224D"/>
    <w:rsid w:val="00B51239"/>
    <w:rsid w:val="00B83289"/>
    <w:rsid w:val="00B9182C"/>
    <w:rsid w:val="00B93165"/>
    <w:rsid w:val="00BA24E0"/>
    <w:rsid w:val="00BA285E"/>
    <w:rsid w:val="00BC09FF"/>
    <w:rsid w:val="00BC21C6"/>
    <w:rsid w:val="00BD2787"/>
    <w:rsid w:val="00BE6A70"/>
    <w:rsid w:val="00BF0780"/>
    <w:rsid w:val="00C03A26"/>
    <w:rsid w:val="00C064C8"/>
    <w:rsid w:val="00C07DC9"/>
    <w:rsid w:val="00C2489B"/>
    <w:rsid w:val="00C3130E"/>
    <w:rsid w:val="00C50201"/>
    <w:rsid w:val="00C5566D"/>
    <w:rsid w:val="00C60E20"/>
    <w:rsid w:val="00C63D1A"/>
    <w:rsid w:val="00C661E6"/>
    <w:rsid w:val="00C66AB7"/>
    <w:rsid w:val="00C703DF"/>
    <w:rsid w:val="00C830D1"/>
    <w:rsid w:val="00C8389A"/>
    <w:rsid w:val="00C90CC6"/>
    <w:rsid w:val="00C93463"/>
    <w:rsid w:val="00CB1E3D"/>
    <w:rsid w:val="00CE66A1"/>
    <w:rsid w:val="00CF6EF8"/>
    <w:rsid w:val="00D03260"/>
    <w:rsid w:val="00D23759"/>
    <w:rsid w:val="00D30A7F"/>
    <w:rsid w:val="00D432FA"/>
    <w:rsid w:val="00D46102"/>
    <w:rsid w:val="00D570D2"/>
    <w:rsid w:val="00D64E7B"/>
    <w:rsid w:val="00D7162A"/>
    <w:rsid w:val="00D743FA"/>
    <w:rsid w:val="00D83F77"/>
    <w:rsid w:val="00D853A6"/>
    <w:rsid w:val="00D85A04"/>
    <w:rsid w:val="00D8766B"/>
    <w:rsid w:val="00DB1FC3"/>
    <w:rsid w:val="00DB2F86"/>
    <w:rsid w:val="00DB40D9"/>
    <w:rsid w:val="00DB41F3"/>
    <w:rsid w:val="00DC70EA"/>
    <w:rsid w:val="00DE00AA"/>
    <w:rsid w:val="00DE135F"/>
    <w:rsid w:val="00DE44E4"/>
    <w:rsid w:val="00DF7888"/>
    <w:rsid w:val="00E058A3"/>
    <w:rsid w:val="00E10F19"/>
    <w:rsid w:val="00E22C06"/>
    <w:rsid w:val="00E234B1"/>
    <w:rsid w:val="00E257B9"/>
    <w:rsid w:val="00E364E1"/>
    <w:rsid w:val="00E4698F"/>
    <w:rsid w:val="00E46ED0"/>
    <w:rsid w:val="00E67C1D"/>
    <w:rsid w:val="00EA6FA3"/>
    <w:rsid w:val="00ED21F5"/>
    <w:rsid w:val="00EE56B0"/>
    <w:rsid w:val="00EE5E0E"/>
    <w:rsid w:val="00EE7FFD"/>
    <w:rsid w:val="00EF3D5C"/>
    <w:rsid w:val="00EF3F2E"/>
    <w:rsid w:val="00F150AA"/>
    <w:rsid w:val="00F3028D"/>
    <w:rsid w:val="00F31504"/>
    <w:rsid w:val="00F530F0"/>
    <w:rsid w:val="00F75589"/>
    <w:rsid w:val="00F76155"/>
    <w:rsid w:val="00F768F9"/>
    <w:rsid w:val="00FA29E8"/>
    <w:rsid w:val="00FA3AB8"/>
    <w:rsid w:val="00FB3551"/>
    <w:rsid w:val="00FC61B8"/>
    <w:rsid w:val="00FD3B24"/>
    <w:rsid w:val="00FE6649"/>
    <w:rsid w:val="00FF6FAC"/>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ersonName"/>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051A4"/>
    <w:pPr>
      <w:widowControl w:val="0"/>
    </w:pPr>
    <w:rPr>
      <w:sz w:val="24"/>
      <w:szCs w:val="24"/>
      <w:lang w:val="en-US" w:eastAsia="en-US"/>
    </w:rPr>
  </w:style>
  <w:style w:type="paragraph" w:styleId="Heading1">
    <w:name w:val="heading 1"/>
    <w:basedOn w:val="Normal"/>
    <w:next w:val="Normal"/>
    <w:qFormat/>
    <w:rsid w:val="00CB1E3D"/>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C50201"/>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semiHidden/>
    <w:unhideWhenUsed/>
    <w:qFormat/>
    <w:rsid w:val="00B9182C"/>
    <w:pPr>
      <w:keepNext/>
      <w:spacing w:before="240" w:after="60"/>
      <w:outlineLvl w:val="2"/>
    </w:pPr>
    <w:rPr>
      <w:rFonts w:ascii="Cambria" w:hAnsi="Cambria"/>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basedOn w:val="DefaultParagraphFont"/>
    <w:rsid w:val="002F14D2"/>
    <w:rPr>
      <w:color w:val="0000FF"/>
      <w:u w:val="single"/>
    </w:rPr>
  </w:style>
  <w:style w:type="paragraph" w:styleId="BalloonText">
    <w:name w:val="Balloon Text"/>
    <w:basedOn w:val="Normal"/>
    <w:semiHidden/>
    <w:rsid w:val="000222A2"/>
    <w:rPr>
      <w:rFonts w:ascii="Tahoma" w:hAnsi="Tahoma" w:cs="Tahoma"/>
      <w:sz w:val="16"/>
      <w:szCs w:val="16"/>
    </w:rPr>
  </w:style>
  <w:style w:type="table" w:styleId="TableGrid">
    <w:name w:val="Table Grid"/>
    <w:basedOn w:val="TableNormal"/>
    <w:rsid w:val="00CB1E3D"/>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03260"/>
    <w:pPr>
      <w:widowControl/>
    </w:pPr>
    <w:rPr>
      <w:rFonts w:ascii="Arial" w:hAnsi="Arial" w:cs="Arial"/>
      <w:sz w:val="19"/>
      <w:szCs w:val="19"/>
      <w:lang w:val="en-GB" w:eastAsia="en-GB"/>
    </w:rPr>
  </w:style>
  <w:style w:type="character" w:customStyle="1" w:styleId="Heading2Char">
    <w:name w:val="Heading 2 Char"/>
    <w:basedOn w:val="DefaultParagraphFont"/>
    <w:link w:val="Heading2"/>
    <w:rsid w:val="00C50201"/>
    <w:rPr>
      <w:rFonts w:ascii="Arial" w:hAnsi="Arial" w:cs="Arial"/>
      <w:b/>
      <w:bCs/>
      <w:i/>
      <w:iCs/>
      <w:sz w:val="28"/>
      <w:szCs w:val="28"/>
      <w:lang w:val="en-US" w:eastAsia="en-US"/>
    </w:rPr>
  </w:style>
  <w:style w:type="paragraph" w:styleId="BodyText">
    <w:name w:val="Body Text"/>
    <w:basedOn w:val="Normal"/>
    <w:link w:val="BodyTextChar"/>
    <w:rsid w:val="00C50201"/>
    <w:rPr>
      <w:sz w:val="22"/>
      <w:szCs w:val="20"/>
      <w:lang w:val="en-GB"/>
    </w:rPr>
  </w:style>
  <w:style w:type="character" w:customStyle="1" w:styleId="BodyTextChar">
    <w:name w:val="Body Text Char"/>
    <w:basedOn w:val="DefaultParagraphFont"/>
    <w:link w:val="BodyText"/>
    <w:rsid w:val="00C50201"/>
    <w:rPr>
      <w:sz w:val="22"/>
      <w:lang w:eastAsia="en-US"/>
    </w:rPr>
  </w:style>
  <w:style w:type="character" w:customStyle="1" w:styleId="FooterChar">
    <w:name w:val="Footer Char"/>
    <w:basedOn w:val="DefaultParagraphFont"/>
    <w:link w:val="Footer"/>
    <w:rsid w:val="00680E79"/>
    <w:rPr>
      <w:sz w:val="24"/>
      <w:szCs w:val="24"/>
      <w:lang w:val="en-US" w:eastAsia="en-US"/>
    </w:rPr>
  </w:style>
  <w:style w:type="character" w:customStyle="1" w:styleId="Heading3Char">
    <w:name w:val="Heading 3 Char"/>
    <w:basedOn w:val="DefaultParagraphFont"/>
    <w:link w:val="Heading3"/>
    <w:semiHidden/>
    <w:rsid w:val="00B9182C"/>
    <w:rPr>
      <w:rFonts w:ascii="Cambria" w:eastAsia="Times New Roman" w:hAnsi="Cambria" w:cs="Times New Roman"/>
      <w:b/>
      <w:bCs/>
      <w:sz w:val="26"/>
      <w:szCs w:val="26"/>
      <w:lang w:val="en-US"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8" Type="http://schemas.openxmlformats.org/officeDocument/2006/relationships/image" Target="media/image10.jpeg"/><Relationship Id="rId3" Type="http://schemas.openxmlformats.org/officeDocument/2006/relationships/image" Target="media/image5.jpeg"/><Relationship Id="rId7" Type="http://schemas.openxmlformats.org/officeDocument/2006/relationships/image" Target="media/image9.png"/><Relationship Id="rId2" Type="http://schemas.openxmlformats.org/officeDocument/2006/relationships/image" Target="media/image4.jpeg"/><Relationship Id="rId1" Type="http://schemas.openxmlformats.org/officeDocument/2006/relationships/image" Target="media/image3.png"/><Relationship Id="rId6" Type="http://schemas.openxmlformats.org/officeDocument/2006/relationships/image" Target="media/image8.jpeg"/><Relationship Id="rId5" Type="http://schemas.openxmlformats.org/officeDocument/2006/relationships/image" Target="media/image7.png"/><Relationship Id="rId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N:\My%20Settings\Application%20Data\Microsoft\Templates\Blank%20letterhead%20June%2009.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BC336-18F5-40BF-BFFF-938C6D0025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 letterhead June 09</Template>
  <TotalTime>1</TotalTime>
  <Pages>3</Pages>
  <Words>1038</Words>
  <Characters>5918</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lpstr>
    </vt:vector>
  </TitlesOfParts>
  <Company>Retail Graphix</Company>
  <LinksUpToDate>false</LinksUpToDate>
  <CharactersWithSpaces>6943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kng</dc:creator>
  <cp:keywords/>
  <dc:description/>
  <cp:lastModifiedBy>grt2</cp:lastModifiedBy>
  <cp:revision>2</cp:revision>
  <cp:lastPrinted>2012-11-26T12:44:00Z</cp:lastPrinted>
  <dcterms:created xsi:type="dcterms:W3CDTF">2012-12-19T11:31:00Z</dcterms:created>
  <dcterms:modified xsi:type="dcterms:W3CDTF">2012-12-19T11:31:00Z</dcterms:modified>
</cp:coreProperties>
</file>